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31D1" w:rsidR="00EB3A58" w:rsidRDefault="00A032EA" w14:paraId="7B2DE8DC" w14:textId="77777777">
      <w:pPr>
        <w15:collapsed w:val="false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 xml:space="preserve"> </w:t>
      </w:r>
      <w:r w:rsidRPr="005A31D1" w:rsidR="00EB3A58">
        <w:rPr>
          <w:rFonts w:ascii="Arial" w:hAnsi="Arial" w:cs="Arial"/>
          <w:bCs/>
        </w:rPr>
        <w:t>REPUBLIKA HRVATSKA</w:t>
      </w:r>
    </w:p>
    <w:p w:rsidRPr="005A31D1" w:rsidR="00EB3A58" w:rsidRDefault="00EB3A58" w14:paraId="2B4B2F6B" w14:textId="77777777">
      <w:pPr>
        <w:rPr>
          <w:rFonts w:ascii="Arial" w:hAnsi="Arial" w:cs="Arial"/>
        </w:rPr>
      </w:pPr>
      <w:r w:rsidRPr="005A31D1">
        <w:rPr>
          <w:rFonts w:ascii="Arial" w:hAnsi="Arial" w:cs="Arial"/>
          <w:bCs/>
        </w:rPr>
        <w:t>TRGOVAČKI SUD U RIJECI</w:t>
      </w:r>
    </w:p>
    <w:p w:rsidR="0047286C" w:rsidRDefault="00EB3A58" w14:paraId="7E66DA22" w14:textId="77777777">
      <w:pPr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</w:p>
    <w:p w:rsidRPr="005A31D1" w:rsidR="006270FF" w:rsidRDefault="006270FF" w14:paraId="4ACB4861" w14:textId="77777777">
      <w:pPr>
        <w:rPr>
          <w:rFonts w:ascii="Arial" w:hAnsi="Arial" w:cs="Arial"/>
        </w:rPr>
      </w:pPr>
    </w:p>
    <w:p w:rsidRPr="005A31D1" w:rsidR="00EB3A58" w:rsidRDefault="00EB3A58" w14:paraId="73A49F28" w14:textId="77777777">
      <w:pPr>
        <w:jc w:val="center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>Z A P I S N I K</w:t>
      </w:r>
    </w:p>
    <w:p w:rsidR="00F027D5" w:rsidP="00172CF8" w:rsidRDefault="00F027D5" w14:paraId="0D7AAD48" w14:textId="77777777">
      <w:pPr>
        <w:jc w:val="center"/>
        <w:rPr>
          <w:rFonts w:ascii="Arial" w:hAnsi="Arial" w:cs="Arial"/>
          <w:bCs/>
        </w:rPr>
      </w:pPr>
      <w:r w:rsidRPr="00F027D5">
        <w:rPr>
          <w:rFonts w:ascii="Arial" w:hAnsi="Arial" w:cs="Arial"/>
          <w:bCs/>
        </w:rPr>
        <w:t>s ročišta radi ispitivanja tražbina</w:t>
      </w:r>
    </w:p>
    <w:p w:rsidRPr="005A31D1" w:rsidR="00EB3A58" w:rsidP="00172CF8" w:rsidRDefault="00DD7E6B" w14:paraId="36565E6D" w14:textId="019F2685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od </w:t>
      </w:r>
      <w:r w:rsidR="00AB5492">
        <w:rPr>
          <w:rFonts w:ascii="Arial" w:hAnsi="Arial" w:cs="Arial"/>
        </w:rPr>
        <w:t>2</w:t>
      </w:r>
      <w:r w:rsidR="00B73F79">
        <w:rPr>
          <w:rFonts w:ascii="Arial" w:hAnsi="Arial" w:cs="Arial"/>
        </w:rPr>
        <w:t>8</w:t>
      </w:r>
      <w:r w:rsidR="00AB5492">
        <w:rPr>
          <w:rFonts w:ascii="Arial" w:hAnsi="Arial" w:cs="Arial"/>
        </w:rPr>
        <w:t>. travnja</w:t>
      </w:r>
      <w:r w:rsidR="005D27B7">
        <w:rPr>
          <w:rFonts w:ascii="Arial" w:hAnsi="Arial" w:cs="Arial"/>
        </w:rPr>
        <w:t xml:space="preserve"> 2025</w:t>
      </w:r>
      <w:r w:rsidR="00921E88">
        <w:rPr>
          <w:rFonts w:ascii="Arial" w:hAnsi="Arial" w:cs="Arial"/>
        </w:rPr>
        <w:t>.</w:t>
      </w:r>
    </w:p>
    <w:p w:rsidRPr="005A31D1" w:rsidR="00B67B01" w:rsidP="00BA3FC1" w:rsidRDefault="00172CF8" w14:paraId="2A714913" w14:textId="2ADBE229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u predstečajnom postupku nad dužnikom trgovačkim društvom </w:t>
      </w:r>
      <w:r w:rsidRPr="00AB5492" w:rsidR="00AB5492">
        <w:rPr>
          <w:rFonts w:ascii="Arial" w:hAnsi="Arial" w:cs="Arial"/>
        </w:rPr>
        <w:t>FRACASSO RI d.o.o. za proizvodnju i trgovinu, Rijeka, Slaviše Vajnera Čiče 4</w:t>
      </w:r>
      <w:r w:rsidR="00C9159F">
        <w:rPr>
          <w:rFonts w:ascii="Arial" w:hAnsi="Arial" w:cs="Arial"/>
        </w:rPr>
        <w:t>.</w:t>
      </w:r>
      <w:r w:rsidR="005D27B7">
        <w:rPr>
          <w:rFonts w:ascii="Arial" w:hAnsi="Arial" w:cs="Arial"/>
        </w:rPr>
        <w:t xml:space="preserve"> </w:t>
      </w:r>
    </w:p>
    <w:p w:rsidRPr="005A31D1" w:rsidR="0047286C" w:rsidP="00B67B01" w:rsidRDefault="0047286C" w14:paraId="570D30B2" w14:textId="77777777">
      <w:pPr>
        <w:jc w:val="both"/>
        <w:rPr>
          <w:rFonts w:ascii="Arial" w:hAnsi="Arial" w:cs="Arial"/>
          <w:bCs/>
        </w:rPr>
      </w:pPr>
    </w:p>
    <w:p w:rsidRPr="005A31D1" w:rsidR="00EB3A58" w:rsidRDefault="00EB3A58" w14:paraId="301211DA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OD SUDA NAZOČNI:</w:t>
      </w:r>
    </w:p>
    <w:p w:rsidRPr="005A31D1" w:rsidR="00EB3A58" w:rsidRDefault="00DD7E6B" w14:paraId="4043B555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Daniela Korlević</w:t>
      </w:r>
      <w:r w:rsidR="00804BC3">
        <w:rPr>
          <w:rFonts w:ascii="Arial" w:hAnsi="Arial" w:cs="Arial"/>
        </w:rPr>
        <w:t>, sutkinja</w:t>
      </w:r>
    </w:p>
    <w:p w:rsidRPr="005A31D1" w:rsidR="00EB3A58" w:rsidRDefault="0053498F" w14:paraId="00904F41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Dajana Jurković</w:t>
      </w:r>
      <w:r w:rsidRPr="005A31D1" w:rsidR="00EB3A58">
        <w:rPr>
          <w:rFonts w:ascii="Arial" w:hAnsi="Arial" w:cs="Arial"/>
        </w:rPr>
        <w:t>, zapisničar</w:t>
      </w:r>
    </w:p>
    <w:p w:rsidRPr="005A31D1" w:rsidR="0047286C" w:rsidRDefault="0047286C" w14:paraId="3B3D2E21" w14:textId="77777777">
      <w:pPr>
        <w:jc w:val="both"/>
        <w:rPr>
          <w:rFonts w:ascii="Arial" w:hAnsi="Arial" w:cs="Arial"/>
        </w:rPr>
      </w:pPr>
    </w:p>
    <w:p w:rsidRPr="005A31D1" w:rsidR="00EB3A58" w:rsidRDefault="00EB3A58" w14:paraId="351F86B3" w14:textId="18E28594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  <w:t xml:space="preserve">Početak u </w:t>
      </w:r>
      <w:r w:rsidR="00AB5492">
        <w:rPr>
          <w:rFonts w:ascii="Arial" w:hAnsi="Arial" w:cs="Arial"/>
        </w:rPr>
        <w:t>09</w:t>
      </w:r>
      <w:r w:rsidR="00921E88">
        <w:rPr>
          <w:rFonts w:ascii="Arial" w:hAnsi="Arial" w:cs="Arial"/>
        </w:rPr>
        <w:t>:0</w:t>
      </w:r>
      <w:r w:rsidRPr="005A31D1">
        <w:rPr>
          <w:rFonts w:ascii="Arial" w:hAnsi="Arial" w:cs="Arial"/>
        </w:rPr>
        <w:t xml:space="preserve">0 </w:t>
      </w:r>
    </w:p>
    <w:p w:rsidRPr="005A31D1" w:rsidR="00FB0335" w:rsidRDefault="00FB0335" w14:paraId="157F56C0" w14:textId="77777777">
      <w:pPr>
        <w:jc w:val="both"/>
        <w:rPr>
          <w:rFonts w:ascii="Arial" w:hAnsi="Arial" w:cs="Arial"/>
        </w:rPr>
      </w:pPr>
    </w:p>
    <w:p w:rsidRPr="00B05CD9" w:rsidR="007564F3" w:rsidP="00921E88" w:rsidRDefault="007564F3" w14:paraId="512FAF6F" w14:textId="35ECE0B8">
      <w:pPr>
        <w:jc w:val="both"/>
        <w:rPr>
          <w:rFonts w:ascii="Arial" w:hAnsi="Arial" w:cs="Arial"/>
        </w:rPr>
      </w:pPr>
      <w:r w:rsidRPr="00B05CD9">
        <w:rPr>
          <w:rFonts w:ascii="Arial" w:hAnsi="Arial" w:cs="Arial"/>
        </w:rPr>
        <w:tab/>
      </w:r>
      <w:r w:rsidRPr="00B05CD9" w:rsidR="00921E88">
        <w:rPr>
          <w:rFonts w:ascii="Arial" w:hAnsi="Arial" w:cs="Arial"/>
        </w:rPr>
        <w:t>Utv</w:t>
      </w:r>
      <w:r w:rsidRPr="00B05CD9" w:rsidR="00B05CD9">
        <w:rPr>
          <w:rFonts w:ascii="Arial" w:hAnsi="Arial" w:cs="Arial"/>
        </w:rPr>
        <w:t xml:space="preserve">rđuje se da </w:t>
      </w:r>
      <w:r w:rsidR="00C20A4E">
        <w:rPr>
          <w:rFonts w:ascii="Arial" w:hAnsi="Arial" w:cs="Arial"/>
        </w:rPr>
        <w:t xml:space="preserve">je </w:t>
      </w:r>
      <w:r w:rsidRPr="00B05CD9" w:rsidR="00B05CD9">
        <w:rPr>
          <w:rFonts w:ascii="Arial" w:hAnsi="Arial" w:cs="Arial"/>
        </w:rPr>
        <w:t>na</w:t>
      </w:r>
      <w:r w:rsidRPr="00B05CD9" w:rsidR="00921E88">
        <w:rPr>
          <w:rFonts w:ascii="Arial" w:hAnsi="Arial" w:cs="Arial"/>
        </w:rPr>
        <w:t xml:space="preserve"> ročišt</w:t>
      </w:r>
      <w:r w:rsidRPr="00B05CD9" w:rsidR="00B05CD9">
        <w:rPr>
          <w:rFonts w:ascii="Arial" w:hAnsi="Arial" w:cs="Arial"/>
        </w:rPr>
        <w:t>e</w:t>
      </w:r>
      <w:r w:rsidRPr="00B05CD9" w:rsidR="00921E88">
        <w:rPr>
          <w:rFonts w:ascii="Arial" w:hAnsi="Arial" w:cs="Arial"/>
        </w:rPr>
        <w:t xml:space="preserve"> </w:t>
      </w:r>
      <w:r w:rsidR="00C20A4E">
        <w:rPr>
          <w:rFonts w:ascii="Arial" w:hAnsi="Arial" w:cs="Arial"/>
        </w:rPr>
        <w:t>pristupio</w:t>
      </w:r>
      <w:r w:rsidRPr="00B05CD9" w:rsidR="00921E88">
        <w:rPr>
          <w:rFonts w:ascii="Arial" w:hAnsi="Arial" w:cs="Arial"/>
        </w:rPr>
        <w:t xml:space="preserve"> </w:t>
      </w:r>
      <w:r w:rsidRPr="00B05CD9" w:rsidR="00B05CD9">
        <w:rPr>
          <w:rFonts w:ascii="Arial" w:hAnsi="Arial" w:cs="Arial"/>
        </w:rPr>
        <w:t>povjereni</w:t>
      </w:r>
      <w:r w:rsidR="00C20A4E">
        <w:rPr>
          <w:rFonts w:ascii="Arial" w:hAnsi="Arial" w:cs="Arial"/>
        </w:rPr>
        <w:t xml:space="preserve">k </w:t>
      </w:r>
      <w:r w:rsidR="00AB5492">
        <w:rPr>
          <w:rFonts w:ascii="Arial" w:hAnsi="Arial" w:cs="Arial"/>
        </w:rPr>
        <w:t>Gordana Štifter Draščić</w:t>
      </w:r>
      <w:r w:rsidRPr="00B05CD9" w:rsidR="00B05CD9">
        <w:rPr>
          <w:rFonts w:ascii="Arial" w:hAnsi="Arial" w:cs="Arial"/>
        </w:rPr>
        <w:t>.</w:t>
      </w:r>
    </w:p>
    <w:p w:rsidRPr="005A31D1" w:rsidR="00921E88" w:rsidP="00921E88" w:rsidRDefault="00921E88" w14:paraId="2D6A0B32" w14:textId="77777777">
      <w:pPr>
        <w:jc w:val="both"/>
        <w:rPr>
          <w:rFonts w:ascii="Arial" w:hAnsi="Arial" w:cs="Arial"/>
        </w:rPr>
      </w:pPr>
    </w:p>
    <w:p w:rsidR="0094253A" w:rsidRDefault="007564F3" w14:paraId="583C36C8" w14:textId="27FE8B15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 w:rsidR="00A2677F">
        <w:rPr>
          <w:rFonts w:ascii="Arial" w:hAnsi="Arial" w:cs="Arial"/>
        </w:rPr>
        <w:t xml:space="preserve">Utvrđuje se da </w:t>
      </w:r>
      <w:r w:rsidR="00C20A4E">
        <w:rPr>
          <w:rFonts w:ascii="Arial" w:hAnsi="Arial" w:cs="Arial"/>
        </w:rPr>
        <w:t xml:space="preserve">je </w:t>
      </w:r>
      <w:r w:rsidRPr="005A31D1" w:rsidR="00DD7E6B">
        <w:rPr>
          <w:rFonts w:ascii="Arial" w:hAnsi="Arial" w:cs="Arial"/>
        </w:rPr>
        <w:t xml:space="preserve">za dužnika </w:t>
      </w:r>
      <w:r w:rsidR="00354E7B">
        <w:rPr>
          <w:rFonts w:ascii="Arial" w:hAnsi="Arial" w:cs="Arial"/>
        </w:rPr>
        <w:t>pristupi</w:t>
      </w:r>
      <w:r w:rsidR="00F027D5">
        <w:rPr>
          <w:rFonts w:ascii="Arial" w:hAnsi="Arial" w:cs="Arial"/>
        </w:rPr>
        <w:t>o</w:t>
      </w:r>
      <w:r w:rsidR="00C20A4E">
        <w:rPr>
          <w:rFonts w:ascii="Arial" w:hAnsi="Arial" w:cs="Arial"/>
        </w:rPr>
        <w:t xml:space="preserve"> </w:t>
      </w:r>
      <w:r w:rsidR="0094253A">
        <w:rPr>
          <w:rFonts w:ascii="Arial" w:hAnsi="Arial" w:cs="Arial"/>
        </w:rPr>
        <w:t xml:space="preserve">pun. </w:t>
      </w:r>
      <w:r w:rsidR="00AB5492">
        <w:rPr>
          <w:rFonts w:ascii="Arial" w:hAnsi="Arial" w:cs="Arial"/>
        </w:rPr>
        <w:t>Pavao Mrkonjić</w:t>
      </w:r>
      <w:r w:rsidR="0094253A">
        <w:rPr>
          <w:rFonts w:ascii="Arial" w:hAnsi="Arial" w:cs="Arial"/>
        </w:rPr>
        <w:t>, punomoć u spis</w:t>
      </w:r>
      <w:r w:rsidR="00AB5492">
        <w:rPr>
          <w:rFonts w:ascii="Arial" w:hAnsi="Arial" w:cs="Arial"/>
        </w:rPr>
        <w:t>u</w:t>
      </w:r>
      <w:r w:rsidR="0094253A">
        <w:rPr>
          <w:rFonts w:ascii="Arial" w:hAnsi="Arial" w:cs="Arial"/>
        </w:rPr>
        <w:t xml:space="preserve">. </w:t>
      </w:r>
    </w:p>
    <w:p w:rsidRPr="005A31D1" w:rsidR="006749ED" w:rsidRDefault="005D27B7" w14:paraId="190E8AA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94595" w:rsidP="00D86A38" w:rsidRDefault="00F416F9" w14:paraId="5DE9BCAC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 w:rsidR="00EB3A58">
        <w:rPr>
          <w:rFonts w:ascii="Arial" w:hAnsi="Arial" w:cs="Arial"/>
        </w:rPr>
        <w:t xml:space="preserve">Utvrđuje se da </w:t>
      </w:r>
      <w:r w:rsidR="00B46102">
        <w:rPr>
          <w:rFonts w:ascii="Arial" w:hAnsi="Arial" w:cs="Arial"/>
        </w:rPr>
        <w:t>su pristupili sljedeći vjerovnici:</w:t>
      </w:r>
    </w:p>
    <w:p w:rsidR="00356A58" w:rsidP="00356A58" w:rsidRDefault="00B46102" w14:paraId="6AF7FF6E" w14:textId="6917F99C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57262F">
        <w:rPr>
          <w:rFonts w:ascii="Arial" w:hAnsi="Arial" w:cs="Arial"/>
        </w:rPr>
        <w:t xml:space="preserve">za vjerovnika </w:t>
      </w:r>
      <w:r w:rsidRPr="0057262F" w:rsidR="00DC56C9">
        <w:rPr>
          <w:rFonts w:ascii="Arial" w:hAnsi="Arial" w:cs="Arial"/>
        </w:rPr>
        <w:t>Republiku Hrvatsku,</w:t>
      </w:r>
      <w:r w:rsidRPr="0057262F" w:rsidR="00C9159F">
        <w:rPr>
          <w:rFonts w:ascii="Arial" w:hAnsi="Arial" w:cs="Arial"/>
        </w:rPr>
        <w:t xml:space="preserve"> </w:t>
      </w:r>
      <w:r w:rsidRPr="0057262F" w:rsidR="00B05CD9">
        <w:rPr>
          <w:rFonts w:ascii="Arial" w:hAnsi="Arial" w:cs="Arial"/>
        </w:rPr>
        <w:t>Ministarstvo financija,</w:t>
      </w:r>
      <w:r w:rsidRPr="0057262F" w:rsidR="00DC56C9">
        <w:rPr>
          <w:rFonts w:ascii="Arial" w:hAnsi="Arial" w:cs="Arial"/>
        </w:rPr>
        <w:t xml:space="preserve"> zastupni</w:t>
      </w:r>
      <w:r w:rsidR="0057262F">
        <w:rPr>
          <w:rFonts w:ascii="Arial" w:hAnsi="Arial" w:cs="Arial"/>
        </w:rPr>
        <w:t>ca</w:t>
      </w:r>
      <w:r w:rsidRPr="0057262F" w:rsidR="000E74F9">
        <w:rPr>
          <w:rFonts w:ascii="Arial" w:hAnsi="Arial" w:cs="Arial"/>
        </w:rPr>
        <w:t xml:space="preserve"> temeljem zakona </w:t>
      </w:r>
      <w:r w:rsidRPr="0057262F" w:rsidR="00DA0394">
        <w:rPr>
          <w:rFonts w:ascii="Arial" w:hAnsi="Arial" w:cs="Arial"/>
        </w:rPr>
        <w:t>Marijana Franolić</w:t>
      </w:r>
      <w:r w:rsidRPr="0057262F" w:rsidR="000E74F9">
        <w:rPr>
          <w:rFonts w:ascii="Arial" w:hAnsi="Arial" w:cs="Arial"/>
        </w:rPr>
        <w:t xml:space="preserve">, </w:t>
      </w:r>
      <w:r w:rsidRPr="0057262F" w:rsidR="00DC56C9">
        <w:rPr>
          <w:rFonts w:ascii="Arial" w:hAnsi="Arial" w:cs="Arial"/>
        </w:rPr>
        <w:t>zamjeni</w:t>
      </w:r>
      <w:r w:rsidRPr="0057262F" w:rsidR="00DA0394">
        <w:rPr>
          <w:rFonts w:ascii="Arial" w:hAnsi="Arial" w:cs="Arial"/>
        </w:rPr>
        <w:t>ca</w:t>
      </w:r>
      <w:r w:rsidRPr="0057262F" w:rsidR="00162E99">
        <w:rPr>
          <w:rFonts w:ascii="Arial" w:hAnsi="Arial" w:cs="Arial"/>
        </w:rPr>
        <w:t xml:space="preserve"> ŽDO Rijeka</w:t>
      </w:r>
      <w:r w:rsidRPr="0057262F" w:rsidR="00354E7B">
        <w:rPr>
          <w:rFonts w:ascii="Arial" w:hAnsi="Arial" w:cs="Arial"/>
        </w:rPr>
        <w:t xml:space="preserve"> </w:t>
      </w:r>
    </w:p>
    <w:p w:rsidRPr="0057262F" w:rsidR="0057262F" w:rsidP="00356A58" w:rsidRDefault="0057262F" w14:paraId="5A8F0C95" w14:textId="6B6027DB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GP KRK d.o.o. pun. Perica Kalaba, odvj. vj., punomoć uz prijavu tražbine</w:t>
      </w:r>
    </w:p>
    <w:p w:rsidRPr="0057262F" w:rsidR="00AB5492" w:rsidP="00356A58" w:rsidRDefault="00AB5492" w14:paraId="555A14C3" w14:textId="40184265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57262F">
        <w:rPr>
          <w:rFonts w:ascii="Arial" w:hAnsi="Arial" w:cs="Arial"/>
        </w:rPr>
        <w:t xml:space="preserve">za vjerovnika </w:t>
      </w:r>
      <w:r w:rsidRPr="0057262F" w:rsidR="0057262F">
        <w:rPr>
          <w:rFonts w:ascii="Arial" w:hAnsi="Arial" w:cs="Arial"/>
        </w:rPr>
        <w:t>DARS</w:t>
      </w:r>
      <w:r w:rsidRPr="0057262F">
        <w:rPr>
          <w:rFonts w:ascii="Arial" w:hAnsi="Arial" w:cs="Arial"/>
        </w:rPr>
        <w:t xml:space="preserve"> d.</w:t>
      </w:r>
      <w:r w:rsidRPr="0057262F" w:rsidR="0057262F">
        <w:rPr>
          <w:rFonts w:ascii="Arial" w:hAnsi="Arial" w:cs="Arial"/>
        </w:rPr>
        <w:t>d</w:t>
      </w:r>
      <w:r w:rsidRPr="0057262F">
        <w:rPr>
          <w:rFonts w:ascii="Arial" w:hAnsi="Arial" w:cs="Arial"/>
        </w:rPr>
        <w:t>.</w:t>
      </w:r>
      <w:r w:rsidRPr="0057262F" w:rsidR="0057262F">
        <w:rPr>
          <w:rFonts w:ascii="Arial" w:hAnsi="Arial" w:cs="Arial"/>
        </w:rPr>
        <w:t xml:space="preserve"> Celje</w:t>
      </w:r>
      <w:r w:rsidRPr="0057262F">
        <w:rPr>
          <w:rFonts w:ascii="Arial" w:hAnsi="Arial" w:cs="Arial"/>
        </w:rPr>
        <w:t xml:space="preserve">, pun. </w:t>
      </w:r>
      <w:r w:rsidRPr="0057262F" w:rsidR="0057262F">
        <w:rPr>
          <w:rFonts w:ascii="Arial" w:hAnsi="Arial" w:cs="Arial"/>
        </w:rPr>
        <w:t>Ante Pleić</w:t>
      </w:r>
      <w:r w:rsidRPr="0057262F">
        <w:rPr>
          <w:rFonts w:ascii="Arial" w:hAnsi="Arial" w:cs="Arial"/>
        </w:rPr>
        <w:t>, odvj., punomoć u</w:t>
      </w:r>
      <w:r w:rsidRPr="0057262F" w:rsidR="0057262F">
        <w:rPr>
          <w:rFonts w:ascii="Arial" w:hAnsi="Arial" w:cs="Arial"/>
        </w:rPr>
        <w:t>z prijavu tražbine</w:t>
      </w:r>
    </w:p>
    <w:p w:rsidRPr="0057262F" w:rsidR="0057262F" w:rsidP="00356A58" w:rsidRDefault="0057262F" w14:paraId="53E4F6AE" w14:textId="6C1A3F7D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57262F">
        <w:rPr>
          <w:rFonts w:ascii="Arial" w:hAnsi="Arial" w:cs="Arial"/>
        </w:rPr>
        <w:t xml:space="preserve">za vjerovnika LED ELEKTRONIKA d.o.o. zamj. pun. Bojan Adžić, odvj. u OD Vukić i partneri, </w:t>
      </w:r>
      <w:r>
        <w:rPr>
          <w:rFonts w:ascii="Arial" w:hAnsi="Arial" w:cs="Arial"/>
        </w:rPr>
        <w:t xml:space="preserve">u zamjenu za odvj. Frana Olujić, </w:t>
      </w:r>
      <w:r w:rsidRPr="0057262F">
        <w:rPr>
          <w:rFonts w:ascii="Arial" w:hAnsi="Arial" w:cs="Arial"/>
        </w:rPr>
        <w:t>prema zamjeničkoj punomoći koju prilaže u spis</w:t>
      </w:r>
    </w:p>
    <w:p w:rsidR="00A04386" w:rsidP="00A04386" w:rsidRDefault="00A04386" w14:paraId="470EFCD9" w14:textId="77777777">
      <w:pPr>
        <w:jc w:val="both"/>
        <w:rPr>
          <w:rFonts w:ascii="Arial" w:hAnsi="Arial" w:cs="Arial"/>
        </w:rPr>
      </w:pPr>
    </w:p>
    <w:p w:rsidRPr="005A31D1" w:rsidR="00C9159F" w:rsidP="00A04386" w:rsidRDefault="00C9159F" w14:paraId="2506DB3D" w14:textId="77777777">
      <w:pPr>
        <w:jc w:val="both"/>
        <w:rPr>
          <w:rFonts w:ascii="Arial" w:hAnsi="Arial" w:cs="Arial"/>
        </w:rPr>
      </w:pPr>
    </w:p>
    <w:p w:rsidRPr="005A31D1" w:rsidR="00A04386" w:rsidP="00A04386" w:rsidRDefault="00A04386" w14:paraId="131574CD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  <w:t>Sudac otvara raspravu i objavljuje da je predmet današnjeg ročišta ispitivanje prijavljenih tražbina, po redu kako su unesene u tablicu koju je sastavila Financijska agencija.</w:t>
      </w:r>
    </w:p>
    <w:p w:rsidRPr="006E06B7" w:rsidR="00F22A14" w:rsidP="00A04386" w:rsidRDefault="00A04386" w14:paraId="392E9472" w14:textId="373D73DA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  <w:t>Utvrđuje se da je rješenje o otvaranju predstečajnog postupka nad dužnikom s pozivom vjerovnicima da nadležnoj jedinici Financijske agencije u roku o</w:t>
      </w:r>
      <w:r w:rsidRPr="005A31D1" w:rsidR="005A31D1">
        <w:rPr>
          <w:rFonts w:ascii="Arial" w:hAnsi="Arial" w:cs="Arial"/>
        </w:rPr>
        <w:t xml:space="preserve">d 21 dan od dana dostave toga rješenja prijave svoje tražbine, objavljeno dana </w:t>
      </w:r>
      <w:r w:rsidR="00AB5492">
        <w:rPr>
          <w:rFonts w:ascii="Arial" w:hAnsi="Arial" w:cs="Arial"/>
        </w:rPr>
        <w:t>22. prosinca 2025</w:t>
      </w:r>
      <w:r w:rsidRPr="005A31D1" w:rsidR="00334ADA">
        <w:rPr>
          <w:rFonts w:ascii="Arial" w:hAnsi="Arial" w:cs="Arial"/>
        </w:rPr>
        <w:t>.</w:t>
      </w:r>
    </w:p>
    <w:p w:rsidRPr="004B0C32" w:rsidR="00A04386" w:rsidP="00F22A14" w:rsidRDefault="00627DF6" w14:paraId="4B01A730" w14:textId="7F3026F2">
      <w:pPr>
        <w:ind w:firstLine="708"/>
        <w:jc w:val="both"/>
        <w:rPr>
          <w:rFonts w:ascii="Arial" w:hAnsi="Arial" w:cs="Arial"/>
          <w:bCs/>
        </w:rPr>
      </w:pPr>
      <w:r w:rsidRPr="006E06B7">
        <w:rPr>
          <w:rFonts w:ascii="Arial" w:hAnsi="Arial" w:cs="Arial"/>
          <w:bCs/>
        </w:rPr>
        <w:t>Slijedom navedenog</w:t>
      </w:r>
      <w:r w:rsidRPr="006E06B7" w:rsidR="00A04386">
        <w:rPr>
          <w:rFonts w:ascii="Arial" w:hAnsi="Arial" w:cs="Arial"/>
          <w:bCs/>
        </w:rPr>
        <w:t xml:space="preserve">, zadnji dan roka za prijavu tražbina vjerovnika bio je </w:t>
      </w:r>
      <w:r w:rsidRPr="004B0C32" w:rsidR="004B0C32">
        <w:rPr>
          <w:rFonts w:ascii="Arial" w:hAnsi="Arial" w:cs="Arial"/>
          <w:bCs/>
        </w:rPr>
        <w:t>20. siječnja 2026</w:t>
      </w:r>
      <w:r w:rsidRPr="004B0C32" w:rsidR="00D93730">
        <w:rPr>
          <w:rFonts w:ascii="Arial" w:hAnsi="Arial" w:cs="Arial"/>
          <w:bCs/>
        </w:rPr>
        <w:t xml:space="preserve">. </w:t>
      </w:r>
    </w:p>
    <w:p w:rsidRPr="00E00E9D" w:rsidR="00E73656" w:rsidP="00A04386" w:rsidRDefault="00A04386" w14:paraId="1977CB1C" w14:textId="0D33770E">
      <w:pPr>
        <w:jc w:val="both"/>
        <w:rPr>
          <w:rFonts w:ascii="Arial" w:hAnsi="Arial" w:cs="Arial"/>
          <w:bCs/>
          <w:color w:val="000000" w:themeColor="text1"/>
        </w:rPr>
      </w:pPr>
      <w:r w:rsidRPr="005A31D1">
        <w:rPr>
          <w:rFonts w:ascii="Arial" w:hAnsi="Arial" w:cs="Arial"/>
          <w:bCs/>
        </w:rPr>
        <w:tab/>
      </w:r>
      <w:r w:rsidRPr="00E00E9D">
        <w:rPr>
          <w:rFonts w:ascii="Arial" w:hAnsi="Arial" w:cs="Arial"/>
          <w:bCs/>
        </w:rPr>
        <w:t xml:space="preserve">Dana </w:t>
      </w:r>
      <w:r w:rsidR="00AB5492">
        <w:rPr>
          <w:rFonts w:ascii="Arial" w:hAnsi="Arial" w:cs="Arial"/>
          <w:bCs/>
        </w:rPr>
        <w:t>23. siječnja 2026</w:t>
      </w:r>
      <w:r w:rsidRPr="00E00E9D" w:rsidR="001766BE">
        <w:rPr>
          <w:rFonts w:ascii="Arial" w:hAnsi="Arial" w:cs="Arial"/>
          <w:bCs/>
        </w:rPr>
        <w:t>.</w:t>
      </w:r>
      <w:r w:rsidRPr="00E00E9D">
        <w:rPr>
          <w:rFonts w:ascii="Arial" w:hAnsi="Arial" w:cs="Arial"/>
          <w:bCs/>
        </w:rPr>
        <w:t xml:space="preserve"> objavljena je tablica prijavljenih tražbina. </w:t>
      </w:r>
      <w:r w:rsidRPr="00E00E9D" w:rsidR="00E00E9D">
        <w:rPr>
          <w:rFonts w:ascii="Arial" w:hAnsi="Arial" w:cs="Arial"/>
          <w:bCs/>
          <w:color w:val="000000" w:themeColor="text1"/>
        </w:rPr>
        <w:t xml:space="preserve"> </w:t>
      </w:r>
    </w:p>
    <w:p w:rsidRPr="00E00E9D" w:rsidR="00E73656" w:rsidP="00A04386" w:rsidRDefault="00E73656" w14:paraId="23B7AF84" w14:textId="77777777">
      <w:pPr>
        <w:jc w:val="both"/>
        <w:rPr>
          <w:rFonts w:ascii="Arial" w:hAnsi="Arial" w:cs="Arial"/>
          <w:bCs/>
          <w:color w:val="000000" w:themeColor="text1"/>
        </w:rPr>
      </w:pPr>
    </w:p>
    <w:p w:rsidR="00E73656" w:rsidP="00E73656" w:rsidRDefault="00AD7991" w14:paraId="58D51339" w14:textId="0CC6ECF4">
      <w:pPr>
        <w:jc w:val="both"/>
        <w:rPr>
          <w:rFonts w:ascii="Arial" w:hAnsi="Arial" w:cs="Arial"/>
          <w:bCs/>
        </w:rPr>
      </w:pPr>
      <w:r w:rsidRPr="00E00E9D">
        <w:rPr>
          <w:rFonts w:ascii="Arial" w:hAnsi="Arial" w:cs="Arial"/>
          <w:bCs/>
        </w:rPr>
        <w:tab/>
      </w:r>
      <w:r w:rsidRPr="00E00E9D" w:rsidR="00E73656">
        <w:rPr>
          <w:rFonts w:ascii="Arial" w:hAnsi="Arial" w:cs="Arial"/>
          <w:bCs/>
        </w:rPr>
        <w:t xml:space="preserve">Utvrđuje se da je </w:t>
      </w:r>
      <w:r w:rsidR="00AB5492">
        <w:rPr>
          <w:rFonts w:ascii="Arial" w:hAnsi="Arial" w:cs="Arial"/>
          <w:bCs/>
        </w:rPr>
        <w:t xml:space="preserve">5. ožujka </w:t>
      </w:r>
      <w:r w:rsidRPr="00E00E9D" w:rsidR="00E00E9D">
        <w:rPr>
          <w:rFonts w:ascii="Arial" w:hAnsi="Arial" w:cs="Arial"/>
          <w:bCs/>
        </w:rPr>
        <w:t>202</w:t>
      </w:r>
      <w:r w:rsidR="00AB5492">
        <w:rPr>
          <w:rFonts w:ascii="Arial" w:hAnsi="Arial" w:cs="Arial"/>
          <w:bCs/>
        </w:rPr>
        <w:t>6</w:t>
      </w:r>
      <w:r w:rsidRPr="00E00E9D" w:rsidR="00193B0D">
        <w:rPr>
          <w:rFonts w:ascii="Arial" w:hAnsi="Arial" w:cs="Arial"/>
          <w:bCs/>
        </w:rPr>
        <w:t>.</w:t>
      </w:r>
      <w:r w:rsidRPr="00E00E9D" w:rsidR="00E73656">
        <w:rPr>
          <w:rFonts w:ascii="Arial" w:hAnsi="Arial" w:cs="Arial"/>
          <w:bCs/>
        </w:rPr>
        <w:t xml:space="preserve"> objavljeno očitovanje povjerenika</w:t>
      </w:r>
      <w:r w:rsidR="00AB5492">
        <w:rPr>
          <w:rFonts w:ascii="Arial" w:hAnsi="Arial" w:cs="Arial"/>
          <w:bCs/>
        </w:rPr>
        <w:t xml:space="preserve"> i dužnika</w:t>
      </w:r>
      <w:r w:rsidRPr="00E00E9D" w:rsidR="00E73656">
        <w:rPr>
          <w:rFonts w:ascii="Arial" w:hAnsi="Arial" w:cs="Arial"/>
          <w:bCs/>
        </w:rPr>
        <w:t xml:space="preserve"> o prijavljenim tražbinama.  </w:t>
      </w:r>
    </w:p>
    <w:p w:rsidRPr="00056539" w:rsidR="00190877" w:rsidP="00E73656" w:rsidRDefault="00190877" w14:paraId="655A80BA" w14:textId="77777777">
      <w:pPr>
        <w:jc w:val="both"/>
        <w:rPr>
          <w:rFonts w:ascii="Arial" w:hAnsi="Arial" w:cs="Arial"/>
          <w:bCs/>
          <w:highlight w:val="yellow"/>
        </w:rPr>
      </w:pPr>
    </w:p>
    <w:p w:rsidRPr="00AB5492" w:rsidR="00E73656" w:rsidP="00E73656" w:rsidRDefault="00E73656" w14:paraId="5C093B95" w14:textId="17A59FBB">
      <w:pPr>
        <w:ind w:firstLine="708"/>
        <w:jc w:val="both"/>
        <w:rPr>
          <w:rFonts w:ascii="Arial" w:hAnsi="Arial" w:cs="Arial"/>
          <w:bCs/>
          <w:color w:val="FF0000"/>
        </w:rPr>
      </w:pPr>
      <w:r w:rsidRPr="00E00E9D">
        <w:rPr>
          <w:rFonts w:ascii="Arial" w:hAnsi="Arial" w:cs="Arial"/>
          <w:bCs/>
        </w:rPr>
        <w:t xml:space="preserve">Utvrđuje se da je posljednji dan za osporavanje prijavljenih tražbina </w:t>
      </w:r>
      <w:r w:rsidRPr="004B0C32">
        <w:rPr>
          <w:rFonts w:ascii="Arial" w:hAnsi="Arial" w:cs="Arial"/>
          <w:bCs/>
        </w:rPr>
        <w:t xml:space="preserve">vjerovnicima bio </w:t>
      </w:r>
      <w:r w:rsidR="004B0C32">
        <w:rPr>
          <w:rFonts w:ascii="Arial" w:hAnsi="Arial" w:cs="Arial"/>
          <w:bCs/>
        </w:rPr>
        <w:t>30. ožujka</w:t>
      </w:r>
      <w:r w:rsidRPr="004B0C32" w:rsidR="004B0C32">
        <w:rPr>
          <w:rFonts w:ascii="Arial" w:hAnsi="Arial" w:cs="Arial"/>
          <w:bCs/>
        </w:rPr>
        <w:t xml:space="preserve"> 2026</w:t>
      </w:r>
      <w:r w:rsidRPr="004B0C32" w:rsidR="00E00E9D">
        <w:rPr>
          <w:rFonts w:ascii="Arial" w:hAnsi="Arial" w:cs="Arial"/>
          <w:bCs/>
        </w:rPr>
        <w:t>.</w:t>
      </w:r>
    </w:p>
    <w:p w:rsidRPr="005A31D1" w:rsidR="00997257" w:rsidP="006E06B7" w:rsidRDefault="00A04386" w14:paraId="74657887" w14:textId="47ED8D6B">
      <w:pPr>
        <w:jc w:val="both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ab/>
      </w:r>
      <w:r w:rsidRPr="005A31D1" w:rsidR="00EF3F5F">
        <w:rPr>
          <w:rFonts w:ascii="Arial" w:hAnsi="Arial" w:cs="Arial"/>
          <w:bCs/>
        </w:rPr>
        <w:t xml:space="preserve"> </w:t>
      </w:r>
    </w:p>
    <w:p w:rsidR="00A04386" w:rsidP="00A04386" w:rsidRDefault="00A04386" w14:paraId="73CDD21E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  <w:t>Prelazi se na ispi</w:t>
      </w:r>
      <w:r w:rsidR="00366883">
        <w:rPr>
          <w:rFonts w:ascii="Arial" w:hAnsi="Arial" w:cs="Arial"/>
        </w:rPr>
        <w:t xml:space="preserve">tivanje svake pojedine </w:t>
      </w:r>
      <w:r w:rsidR="00997257">
        <w:rPr>
          <w:rFonts w:ascii="Arial" w:hAnsi="Arial" w:cs="Arial"/>
        </w:rPr>
        <w:t xml:space="preserve">prijavljene </w:t>
      </w:r>
      <w:r w:rsidR="00366883">
        <w:rPr>
          <w:rFonts w:ascii="Arial" w:hAnsi="Arial" w:cs="Arial"/>
        </w:rPr>
        <w:t>tražbine</w:t>
      </w:r>
      <w:r w:rsidRPr="005A31D1">
        <w:rPr>
          <w:rFonts w:ascii="Arial" w:hAnsi="Arial" w:cs="Arial"/>
        </w:rPr>
        <w:t>:</w:t>
      </w:r>
    </w:p>
    <w:p w:rsidRPr="005A31D1" w:rsidR="006270FF" w:rsidP="00A04386" w:rsidRDefault="006270FF" w14:paraId="3A02CB80" w14:textId="77777777">
      <w:pPr>
        <w:jc w:val="both"/>
        <w:rPr>
          <w:rFonts w:ascii="Arial" w:hAnsi="Arial" w:cs="Arial"/>
        </w:rPr>
      </w:pPr>
    </w:p>
    <w:p w:rsidRPr="004B0C32" w:rsidR="00056539" w:rsidP="001766BE" w:rsidRDefault="00A04386" w14:paraId="1845B80E" w14:textId="57A624FC">
      <w:pPr>
        <w:tabs>
          <w:tab w:val="left" w:pos="709"/>
        </w:tabs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lastRenderedPageBreak/>
        <w:t xml:space="preserve">1. </w:t>
      </w:r>
      <w:r w:rsidRPr="005A31D1">
        <w:rPr>
          <w:rFonts w:ascii="Arial" w:hAnsi="Arial" w:cs="Arial"/>
        </w:rPr>
        <w:tab/>
      </w:r>
      <w:r w:rsidRPr="00AB5492" w:rsidR="00AB5492">
        <w:rPr>
          <w:rFonts w:ascii="Arial" w:hAnsi="Arial" w:cs="Arial"/>
        </w:rPr>
        <w:t>Družba za avtoceste v Republiki Sloveniji d.d.</w:t>
      </w:r>
      <w:r w:rsidR="00AB5492">
        <w:rPr>
          <w:rFonts w:ascii="Arial" w:hAnsi="Arial" w:cs="Arial"/>
        </w:rPr>
        <w:t xml:space="preserve"> Slovenija, Celje, </w:t>
      </w:r>
      <w:r w:rsidRPr="00AB5492" w:rsidR="00AB5492">
        <w:rPr>
          <w:rFonts w:ascii="Arial" w:hAnsi="Arial" w:cs="Arial"/>
        </w:rPr>
        <w:t xml:space="preserve">Ulica XIV divizije 4, </w:t>
      </w:r>
      <w:r w:rsidR="00AB5492">
        <w:rPr>
          <w:rFonts w:ascii="Arial" w:hAnsi="Arial" w:cs="Arial"/>
        </w:rPr>
        <w:t xml:space="preserve">OIB: </w:t>
      </w:r>
      <w:r w:rsidRPr="00AB5492" w:rsidR="00AB5492">
        <w:rPr>
          <w:rFonts w:ascii="Arial" w:hAnsi="Arial" w:cs="Arial"/>
        </w:rPr>
        <w:t>38702751262</w:t>
      </w:r>
      <w:r w:rsidR="00056539">
        <w:rPr>
          <w:rFonts w:ascii="Arial" w:hAnsi="Arial" w:cs="Arial"/>
        </w:rPr>
        <w:t xml:space="preserve">, </w:t>
      </w:r>
      <w:r w:rsidRPr="005A31D1">
        <w:rPr>
          <w:rFonts w:ascii="Arial" w:hAnsi="Arial" w:cs="Arial"/>
        </w:rPr>
        <w:t>prijavio je tražbinu u</w:t>
      </w:r>
      <w:r w:rsidRPr="005A44D2" w:rsidR="005A44D2">
        <w:rPr>
          <w:rFonts w:ascii="Arial" w:hAnsi="Arial" w:cs="Arial"/>
        </w:rPr>
        <w:t xml:space="preserve"> ukupnom</w:t>
      </w:r>
      <w:r w:rsidR="002A3A93">
        <w:rPr>
          <w:rFonts w:ascii="Arial" w:hAnsi="Arial" w:cs="Arial"/>
        </w:rPr>
        <w:t xml:space="preserve"> </w:t>
      </w:r>
      <w:r w:rsidRPr="005A31D1">
        <w:rPr>
          <w:rFonts w:ascii="Arial" w:hAnsi="Arial" w:cs="Arial"/>
        </w:rPr>
        <w:t xml:space="preserve">iznosu </w:t>
      </w:r>
      <w:r w:rsidRPr="005A31D1" w:rsidR="00E31748">
        <w:rPr>
          <w:rFonts w:ascii="Arial" w:hAnsi="Arial" w:cs="Arial"/>
        </w:rPr>
        <w:t xml:space="preserve">od </w:t>
      </w:r>
      <w:r w:rsidRPr="004B0C32" w:rsidR="004B0C32">
        <w:rPr>
          <w:rFonts w:ascii="Arial" w:hAnsi="Arial" w:cs="Arial"/>
        </w:rPr>
        <w:t>1.</w:t>
      </w:r>
      <w:r w:rsidR="00037724">
        <w:rPr>
          <w:rFonts w:ascii="Arial" w:hAnsi="Arial" w:cs="Arial"/>
        </w:rPr>
        <w:t>516.061,41</w:t>
      </w:r>
      <w:r w:rsidRPr="004B0C32" w:rsidR="00056539">
        <w:rPr>
          <w:rFonts w:ascii="Arial" w:hAnsi="Arial" w:cs="Arial"/>
        </w:rPr>
        <w:t xml:space="preserve"> </w:t>
      </w:r>
      <w:r w:rsidRPr="004B0C32" w:rsidR="002A3A93">
        <w:rPr>
          <w:rFonts w:ascii="Arial" w:hAnsi="Arial" w:cs="Arial"/>
        </w:rPr>
        <w:t>EUR</w:t>
      </w:r>
      <w:r w:rsidRPr="004B0C32" w:rsidR="00056539">
        <w:rPr>
          <w:rFonts w:ascii="Arial" w:hAnsi="Arial" w:cs="Arial"/>
        </w:rPr>
        <w:t>,</w:t>
      </w:r>
      <w:r w:rsidRPr="004B0C32">
        <w:rPr>
          <w:rFonts w:ascii="Arial" w:hAnsi="Arial" w:cs="Arial"/>
        </w:rPr>
        <w:t xml:space="preserve"> s </w:t>
      </w:r>
      <w:r w:rsidRPr="004B0C32" w:rsidR="00B47B18">
        <w:rPr>
          <w:rFonts w:ascii="Arial" w:hAnsi="Arial" w:cs="Arial"/>
        </w:rPr>
        <w:t>osnove</w:t>
      </w:r>
      <w:r w:rsidRPr="004B0C32" w:rsidR="00997257">
        <w:rPr>
          <w:rFonts w:ascii="Arial" w:hAnsi="Arial" w:cs="Arial"/>
        </w:rPr>
        <w:t xml:space="preserve"> </w:t>
      </w:r>
      <w:r w:rsidRPr="004B0C32" w:rsidR="004B0C32">
        <w:rPr>
          <w:rFonts w:ascii="Arial" w:hAnsi="Arial" w:cs="Arial"/>
        </w:rPr>
        <w:t>presude i rješenja Okružnog suda u Ljubljani broj X PG-2672/16 od 26. travnja 2023. potvrđena presudom i rješenjem Višeg suda u Ljubljani I CPG-547/23 od 14. siječnja 2025.,</w:t>
      </w:r>
      <w:r w:rsidR="008A7197">
        <w:rPr>
          <w:rFonts w:ascii="Arial" w:hAnsi="Arial" w:cs="Arial"/>
        </w:rPr>
        <w:t xml:space="preserve"> rješenje o osiguranju poslovni broj Ovr-764/25 od 27. lipnja 2025. i rješenje o ovrsi poslovni broj Ovr-896/25 od 3. listopada 2025.,</w:t>
      </w:r>
      <w:r w:rsidRPr="004B0C32" w:rsidR="004B0C32">
        <w:rPr>
          <w:rFonts w:ascii="Arial" w:hAnsi="Arial" w:cs="Arial"/>
        </w:rPr>
        <w:t xml:space="preserve"> ovjereni prijevodi presude i rješenja, ovjereni prijevod potvrde o sudskoj odluci od 8. travnja 2025</w:t>
      </w:r>
      <w:r w:rsidRPr="004B0C32" w:rsidR="00056539">
        <w:rPr>
          <w:rFonts w:ascii="Arial" w:hAnsi="Arial" w:cs="Arial"/>
        </w:rPr>
        <w:t>.</w:t>
      </w:r>
    </w:p>
    <w:p w:rsidRPr="004B0C32" w:rsidR="00490D3E" w:rsidP="00A04386" w:rsidRDefault="00056539" w14:paraId="45B2C0A9" w14:textId="77777777">
      <w:pPr>
        <w:tabs>
          <w:tab w:val="left" w:pos="709"/>
        </w:tabs>
        <w:jc w:val="both"/>
        <w:rPr>
          <w:rFonts w:ascii="Arial" w:hAnsi="Arial" w:cs="Arial"/>
        </w:rPr>
      </w:pPr>
      <w:r w:rsidRPr="004B0C32">
        <w:rPr>
          <w:rFonts w:ascii="Arial" w:hAnsi="Arial" w:cs="Arial"/>
        </w:rPr>
        <w:t xml:space="preserve"> </w:t>
      </w:r>
    </w:p>
    <w:p w:rsidRPr="00190877" w:rsidR="0093520A" w:rsidP="00190877" w:rsidRDefault="00A04386" w14:paraId="7595E97C" w14:textId="1C3232FA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190877" w:rsidR="00997257">
        <w:rPr>
          <w:rFonts w:ascii="Arial" w:hAnsi="Arial" w:cs="Arial"/>
        </w:rPr>
        <w:t xml:space="preserve">Utvrđuje se da je povjerenik priznao tražbinu u </w:t>
      </w:r>
      <w:r w:rsidR="008A7197">
        <w:rPr>
          <w:rFonts w:ascii="Arial" w:hAnsi="Arial" w:cs="Arial"/>
        </w:rPr>
        <w:t>iznosu od 1.496.753,87 EUR</w:t>
      </w:r>
      <w:r w:rsidRPr="00190877" w:rsidR="00997257">
        <w:rPr>
          <w:rFonts w:ascii="Arial" w:hAnsi="Arial" w:cs="Arial"/>
        </w:rPr>
        <w:t>.</w:t>
      </w:r>
    </w:p>
    <w:p w:rsidR="0093520A" w:rsidP="0093520A" w:rsidRDefault="00AB5492" w14:paraId="132B2EF0" w14:textId="6FFD4C7A">
      <w:pPr>
        <w:ind w:firstLine="708"/>
        <w:jc w:val="both"/>
        <w:rPr>
          <w:rFonts w:ascii="Arial" w:hAnsi="Arial" w:cs="Arial"/>
        </w:rPr>
      </w:pPr>
      <w:r w:rsidRPr="00AB5492">
        <w:rPr>
          <w:rFonts w:ascii="Arial" w:hAnsi="Arial" w:cs="Arial"/>
        </w:rPr>
        <w:t xml:space="preserve">Utvrđuje se da je dužnik osporio tražbinu u cijelosti, uz obrazloženje </w:t>
      </w:r>
      <w:r w:rsidR="004B0C32">
        <w:rPr>
          <w:rFonts w:ascii="Arial" w:hAnsi="Arial" w:cs="Arial"/>
        </w:rPr>
        <w:t>da tražbina ne postoji, da nije zaveden</w:t>
      </w:r>
      <w:r w:rsidR="008A7197">
        <w:rPr>
          <w:rFonts w:ascii="Arial" w:hAnsi="Arial" w:cs="Arial"/>
        </w:rPr>
        <w:t>a</w:t>
      </w:r>
      <w:r w:rsidR="004B0C32">
        <w:rPr>
          <w:rFonts w:ascii="Arial" w:hAnsi="Arial" w:cs="Arial"/>
        </w:rPr>
        <w:t xml:space="preserve"> u poslovnim knjigama, za predmetnu odluku nije pokrenut postupak priznanja strane sudske odluke, ako </w:t>
      </w:r>
      <w:r w:rsidR="001B427A">
        <w:rPr>
          <w:rFonts w:ascii="Arial" w:hAnsi="Arial" w:cs="Arial"/>
        </w:rPr>
        <w:t>je</w:t>
      </w:r>
      <w:r w:rsidR="004B0C32">
        <w:rPr>
          <w:rFonts w:ascii="Arial" w:hAnsi="Arial" w:cs="Arial"/>
        </w:rPr>
        <w:t xml:space="preserve"> tražbina i postojala u cijelosti je prestala prijebojem te podnositelj tražbine ima dospjeli dug prema dužniku</w:t>
      </w:r>
      <w:r w:rsidR="0093520A">
        <w:rPr>
          <w:rFonts w:ascii="Arial" w:hAnsi="Arial" w:cs="Arial"/>
        </w:rPr>
        <w:t xml:space="preserve">. </w:t>
      </w:r>
    </w:p>
    <w:p w:rsidRPr="00997257" w:rsidR="00997257" w:rsidP="00997257" w:rsidRDefault="00997257" w14:paraId="0C441063" w14:textId="77777777">
      <w:pPr>
        <w:jc w:val="both"/>
        <w:rPr>
          <w:rFonts w:ascii="Arial" w:hAnsi="Arial" w:cs="Arial"/>
        </w:rPr>
      </w:pPr>
    </w:p>
    <w:p w:rsidR="002A3A93" w:rsidP="002A3A93" w:rsidRDefault="00997257" w14:paraId="5AE61F08" w14:textId="6CA39EE9">
      <w:pPr>
        <w:jc w:val="both"/>
        <w:rPr>
          <w:rFonts w:ascii="Arial" w:hAnsi="Arial" w:cs="Arial"/>
        </w:rPr>
      </w:pPr>
      <w:r w:rsidRPr="00997257">
        <w:rPr>
          <w:rFonts w:ascii="Arial" w:hAnsi="Arial" w:cs="Arial"/>
        </w:rPr>
        <w:tab/>
      </w:r>
      <w:r w:rsidRPr="004B0C32" w:rsidR="004B0C32">
        <w:rPr>
          <w:rFonts w:ascii="Arial" w:hAnsi="Arial" w:cs="Arial"/>
        </w:rPr>
        <w:t xml:space="preserve">Sudac objavljuje da je tražbina ovog vjerovnika osporena u iznosu od </w:t>
      </w:r>
      <w:r w:rsidR="004B0C32">
        <w:rPr>
          <w:rFonts w:ascii="Arial" w:hAnsi="Arial" w:cs="Arial"/>
        </w:rPr>
        <w:t>1.481.286,</w:t>
      </w:r>
      <w:r w:rsidR="00EB68D1">
        <w:rPr>
          <w:rFonts w:ascii="Arial" w:hAnsi="Arial" w:cs="Arial"/>
        </w:rPr>
        <w:t>9</w:t>
      </w:r>
      <w:r w:rsidR="004B0C32">
        <w:rPr>
          <w:rFonts w:ascii="Arial" w:hAnsi="Arial" w:cs="Arial"/>
        </w:rPr>
        <w:t>6</w:t>
      </w:r>
      <w:r w:rsidRPr="004B0C32" w:rsidR="004B0C32">
        <w:rPr>
          <w:rFonts w:ascii="Arial" w:hAnsi="Arial" w:cs="Arial"/>
        </w:rPr>
        <w:t xml:space="preserve"> EUR, </w:t>
      </w:r>
      <w:bookmarkStart w:name="_Hlk228179305" w:id="0"/>
      <w:r w:rsidRPr="004B0C32" w:rsidR="004B0C32">
        <w:rPr>
          <w:rFonts w:ascii="Arial" w:hAnsi="Arial" w:cs="Arial"/>
        </w:rPr>
        <w:t xml:space="preserve">te će sud </w:t>
      </w:r>
      <w:r w:rsidR="00B875B5">
        <w:rPr>
          <w:rFonts w:ascii="Arial" w:hAnsi="Arial" w:cs="Arial"/>
        </w:rPr>
        <w:t>dužnika</w:t>
      </w:r>
      <w:r w:rsidRPr="004B0C32" w:rsidR="004B0C32">
        <w:rPr>
          <w:rFonts w:ascii="Arial" w:hAnsi="Arial" w:cs="Arial"/>
        </w:rPr>
        <w:t xml:space="preserve"> uputiti na parnicu radi </w:t>
      </w:r>
      <w:r w:rsidR="00B875B5">
        <w:rPr>
          <w:rFonts w:ascii="Arial" w:hAnsi="Arial" w:cs="Arial"/>
        </w:rPr>
        <w:t>dokazivanja osnovanosti svoga osporavanja</w:t>
      </w:r>
      <w:bookmarkEnd w:id="0"/>
      <w:r w:rsidR="00B875B5">
        <w:rPr>
          <w:rFonts w:ascii="Arial" w:hAnsi="Arial" w:cs="Arial"/>
        </w:rPr>
        <w:t>.</w:t>
      </w:r>
    </w:p>
    <w:p w:rsidR="00243D70" w:rsidP="002A3A93" w:rsidRDefault="00243D70" w14:paraId="677FF4EE" w14:textId="77777777">
      <w:pPr>
        <w:jc w:val="both"/>
        <w:rPr>
          <w:rFonts w:ascii="Arial" w:hAnsi="Arial" w:cs="Arial"/>
        </w:rPr>
      </w:pPr>
    </w:p>
    <w:p w:rsidR="00D52D79" w:rsidP="002A3A93" w:rsidRDefault="00D52D79" w14:paraId="44030F1D" w14:textId="3DA277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52D79">
        <w:rPr>
          <w:rFonts w:ascii="Arial" w:hAnsi="Arial" w:cs="Arial"/>
        </w:rPr>
        <w:t xml:space="preserve">Sudac objavljuje da se tražbina ovog vjerovnika smatra utvrđenom u iznosu od </w:t>
      </w:r>
      <w:r>
        <w:rPr>
          <w:rFonts w:ascii="Arial" w:hAnsi="Arial" w:cs="Arial"/>
        </w:rPr>
        <w:t>34.774,44</w:t>
      </w:r>
      <w:r w:rsidRPr="00D52D79">
        <w:rPr>
          <w:rFonts w:ascii="Arial" w:hAnsi="Arial" w:cs="Arial"/>
        </w:rPr>
        <w:t xml:space="preserve"> EUR.</w:t>
      </w:r>
    </w:p>
    <w:p w:rsidR="00D52D79" w:rsidP="002A3A93" w:rsidRDefault="00D52D79" w14:paraId="5779A2F6" w14:textId="77777777">
      <w:pPr>
        <w:jc w:val="both"/>
        <w:rPr>
          <w:rFonts w:ascii="Arial" w:hAnsi="Arial" w:cs="Arial"/>
        </w:rPr>
      </w:pPr>
    </w:p>
    <w:p w:rsidR="00243D70" w:rsidP="002A3A93" w:rsidRDefault="00243D70" w14:paraId="45E69AF3" w14:textId="41B51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vjerovnik ima razlučno pravo na dijelu imovine dužnika i to </w:t>
      </w:r>
      <w:r w:rsidR="00EB68D1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nekretninama </w:t>
      </w:r>
      <w:r w:rsidR="00EB68D1">
        <w:rPr>
          <w:rFonts w:ascii="Arial" w:hAnsi="Arial" w:cs="Arial"/>
        </w:rPr>
        <w:t>u</w:t>
      </w:r>
      <w:r>
        <w:rPr>
          <w:rFonts w:ascii="Arial" w:hAnsi="Arial" w:cs="Arial"/>
        </w:rPr>
        <w:t>pisanim u zemljišnim knjigama Općinskog suda u Rijeci, Zemljišnoknjižni odjel Opatija, za iznos tražbine 1.496.753,87 EUR.</w:t>
      </w:r>
    </w:p>
    <w:p w:rsidR="00243D70" w:rsidP="002A3A93" w:rsidRDefault="00243D70" w14:paraId="536E32F7" w14:textId="77777777">
      <w:pPr>
        <w:jc w:val="both"/>
        <w:rPr>
          <w:rFonts w:ascii="Arial" w:hAnsi="Arial" w:cs="Arial"/>
        </w:rPr>
      </w:pPr>
    </w:p>
    <w:p w:rsidR="00243D70" w:rsidP="00243D70" w:rsidRDefault="00243D70" w14:paraId="516DA98A" w14:textId="45A6202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Razlučni vjerovnik dao je izjavu da se ne odriče prava na odvojeno namirenje.</w:t>
      </w:r>
    </w:p>
    <w:p w:rsidR="00243D70" w:rsidP="002A3A93" w:rsidRDefault="00243D70" w14:paraId="7036F0DD" w14:textId="629C56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Razlučni vjerovnik dao je izjavu da ne pristaje da se odgodi namirenje iz predmeta na koji se odnosi njegovo razlučno pravo radi provedbe plana restrukturiranja.</w:t>
      </w:r>
    </w:p>
    <w:p w:rsidR="00243D70" w:rsidP="002A3A93" w:rsidRDefault="00243D70" w14:paraId="0A260B83" w14:textId="77777777">
      <w:pPr>
        <w:jc w:val="both"/>
        <w:rPr>
          <w:rFonts w:ascii="Arial" w:hAnsi="Arial" w:cs="Arial"/>
        </w:rPr>
      </w:pPr>
    </w:p>
    <w:p w:rsidR="00243D70" w:rsidP="002A3A93" w:rsidRDefault="00243D70" w14:paraId="039B16AC" w14:textId="77777777">
      <w:pPr>
        <w:jc w:val="both"/>
        <w:rPr>
          <w:rFonts w:ascii="Arial" w:hAnsi="Arial" w:cs="Arial"/>
        </w:rPr>
      </w:pPr>
    </w:p>
    <w:p w:rsidRPr="00D4544C" w:rsidR="0086662B" w:rsidP="00D9734B" w:rsidRDefault="00D9734B" w14:paraId="6DC4B435" w14:textId="787990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2A3A93">
        <w:rPr>
          <w:rFonts w:ascii="Arial" w:hAnsi="Arial" w:cs="Arial"/>
        </w:rPr>
        <w:tab/>
      </w:r>
      <w:r w:rsidRPr="00AB5492" w:rsidR="00AB5492">
        <w:rPr>
          <w:rFonts w:ascii="Arial" w:hAnsi="Arial" w:cs="Arial"/>
        </w:rPr>
        <w:t>GRAD RIJEKA</w:t>
      </w:r>
      <w:r w:rsidR="0093520A">
        <w:rPr>
          <w:rFonts w:ascii="Arial" w:hAnsi="Arial" w:cs="Arial"/>
        </w:rPr>
        <w:t>,</w:t>
      </w:r>
      <w:r w:rsidR="00AB5492">
        <w:rPr>
          <w:rFonts w:ascii="Arial" w:hAnsi="Arial" w:cs="Arial"/>
        </w:rPr>
        <w:t xml:space="preserve"> Rijeka, </w:t>
      </w:r>
      <w:r w:rsidR="00131907">
        <w:rPr>
          <w:rFonts w:ascii="Arial" w:hAnsi="Arial" w:cs="Arial"/>
        </w:rPr>
        <w:t>Korzo</w:t>
      </w:r>
      <w:r w:rsidR="00AB5492">
        <w:rPr>
          <w:rFonts w:ascii="Arial" w:hAnsi="Arial" w:cs="Arial"/>
        </w:rPr>
        <w:t xml:space="preserve"> 16, OIB:</w:t>
      </w:r>
      <w:r w:rsidRPr="00131907" w:rsidR="00131907">
        <w:t xml:space="preserve"> </w:t>
      </w:r>
      <w:r w:rsidRPr="00131907" w:rsidR="00131907">
        <w:rPr>
          <w:rFonts w:ascii="Arial" w:hAnsi="Arial" w:cs="Arial"/>
        </w:rPr>
        <w:t>54382731928</w:t>
      </w:r>
      <w:r w:rsidR="00131907">
        <w:rPr>
          <w:rFonts w:ascii="Arial" w:hAnsi="Arial" w:cs="Arial"/>
        </w:rPr>
        <w:t>,</w:t>
      </w:r>
      <w:r w:rsidR="0093520A">
        <w:rPr>
          <w:rFonts w:ascii="Arial" w:hAnsi="Arial" w:cs="Arial"/>
        </w:rPr>
        <w:t xml:space="preserve">  </w:t>
      </w:r>
      <w:r w:rsidRPr="005A31D1" w:rsidR="000652CD">
        <w:rPr>
          <w:rFonts w:ascii="Arial" w:hAnsi="Arial" w:cs="Arial"/>
        </w:rPr>
        <w:t xml:space="preserve">prijavio je tražbinu u </w:t>
      </w:r>
      <w:r w:rsidR="005A44D2">
        <w:rPr>
          <w:rFonts w:ascii="Arial" w:hAnsi="Arial" w:cs="Arial"/>
        </w:rPr>
        <w:t xml:space="preserve">ukupnom </w:t>
      </w:r>
      <w:r w:rsidRPr="005A31D1" w:rsidR="000652CD">
        <w:rPr>
          <w:rFonts w:ascii="Arial" w:hAnsi="Arial" w:cs="Arial"/>
        </w:rPr>
        <w:t xml:space="preserve">iznosu </w:t>
      </w:r>
      <w:r w:rsidRPr="00D4544C" w:rsidR="00094168">
        <w:rPr>
          <w:rFonts w:ascii="Arial" w:hAnsi="Arial" w:cs="Arial"/>
        </w:rPr>
        <w:t xml:space="preserve">od </w:t>
      </w:r>
      <w:r w:rsidR="0004120E">
        <w:rPr>
          <w:rFonts w:ascii="Arial" w:hAnsi="Arial" w:cs="Arial"/>
        </w:rPr>
        <w:t>205,43</w:t>
      </w:r>
      <w:r w:rsidRPr="00D4544C" w:rsidR="0050286B">
        <w:rPr>
          <w:rFonts w:ascii="Arial" w:hAnsi="Arial" w:cs="Arial"/>
        </w:rPr>
        <w:t xml:space="preserve"> EUR</w:t>
      </w:r>
      <w:r w:rsidRPr="005A31D1" w:rsidR="000652CD">
        <w:rPr>
          <w:rFonts w:ascii="Arial" w:hAnsi="Arial" w:cs="Arial"/>
        </w:rPr>
        <w:t>,</w:t>
      </w:r>
      <w:r w:rsidR="0086662B">
        <w:rPr>
          <w:rFonts w:ascii="Arial" w:hAnsi="Arial" w:cs="Arial"/>
        </w:rPr>
        <w:t xml:space="preserve"> </w:t>
      </w:r>
      <w:r w:rsidRPr="0086662B" w:rsidR="0086662B">
        <w:rPr>
          <w:rFonts w:ascii="Arial" w:hAnsi="Arial" w:cs="Arial"/>
        </w:rPr>
        <w:t>s osnove</w:t>
      </w:r>
      <w:r w:rsidR="00C42995">
        <w:rPr>
          <w:rFonts w:ascii="Arial" w:hAnsi="Arial" w:cs="Arial"/>
        </w:rPr>
        <w:t xml:space="preserve"> </w:t>
      </w:r>
      <w:r w:rsidRPr="0004120E" w:rsidR="0004120E">
        <w:rPr>
          <w:rFonts w:ascii="Arial" w:hAnsi="Arial" w:cs="Arial"/>
        </w:rPr>
        <w:t>ovršne isprave</w:t>
      </w:r>
      <w:r w:rsidR="0004120E">
        <w:rPr>
          <w:rFonts w:ascii="Arial" w:hAnsi="Arial" w:cs="Arial"/>
        </w:rPr>
        <w:t>, izvršnog rješenja KLASA:423-01/25-02/15, URBROJ:2170-1-11-04-26-3/IP od 8. siječnja 2026</w:t>
      </w:r>
      <w:r w:rsidR="0093520A">
        <w:rPr>
          <w:rFonts w:ascii="Arial" w:hAnsi="Arial" w:cs="Arial"/>
        </w:rPr>
        <w:t xml:space="preserve">. </w:t>
      </w:r>
    </w:p>
    <w:p w:rsidRPr="0086662B" w:rsidR="0086662B" w:rsidP="0086662B" w:rsidRDefault="0086662B" w14:paraId="2E423863" w14:textId="77777777">
      <w:pPr>
        <w:jc w:val="both"/>
        <w:rPr>
          <w:rFonts w:ascii="Arial" w:hAnsi="Arial" w:cs="Arial"/>
        </w:rPr>
      </w:pPr>
    </w:p>
    <w:p w:rsidRPr="00190877" w:rsidR="0093520A" w:rsidP="0093520A" w:rsidRDefault="0086662B" w14:paraId="3D79ED6E" w14:textId="77777777">
      <w:pPr>
        <w:jc w:val="both"/>
        <w:rPr>
          <w:rFonts w:ascii="Arial" w:hAnsi="Arial" w:cs="Arial"/>
        </w:rPr>
      </w:pPr>
      <w:r w:rsidRPr="0086662B">
        <w:rPr>
          <w:rFonts w:ascii="Arial" w:hAnsi="Arial" w:cs="Arial"/>
        </w:rPr>
        <w:tab/>
      </w:r>
      <w:r w:rsidRPr="00190877" w:rsidR="0093520A">
        <w:rPr>
          <w:rFonts w:ascii="Arial" w:hAnsi="Arial" w:cs="Arial"/>
        </w:rPr>
        <w:t>Utvrđuje se da je povjerenik priznao tražbinu u cijelosti.</w:t>
      </w:r>
    </w:p>
    <w:p w:rsidRPr="0004120E" w:rsidR="0093520A" w:rsidP="00190877" w:rsidRDefault="00AB5492" w14:paraId="09966909" w14:textId="505AB9E8">
      <w:pPr>
        <w:ind w:firstLine="708"/>
        <w:jc w:val="both"/>
        <w:rPr>
          <w:rFonts w:ascii="Arial" w:hAnsi="Arial" w:cs="Arial"/>
        </w:rPr>
      </w:pPr>
      <w:r w:rsidRPr="0004120E">
        <w:rPr>
          <w:rFonts w:ascii="Arial" w:hAnsi="Arial" w:cs="Arial"/>
        </w:rPr>
        <w:t>Utvrđuje se da je dužnik</w:t>
      </w:r>
      <w:r w:rsidRPr="0004120E" w:rsidR="0004120E">
        <w:rPr>
          <w:rFonts w:ascii="Arial" w:hAnsi="Arial" w:cs="Arial"/>
        </w:rPr>
        <w:t xml:space="preserve"> priznao tražbinu u cijelosti</w:t>
      </w:r>
      <w:r w:rsidRPr="0004120E" w:rsidR="0093520A">
        <w:rPr>
          <w:rFonts w:ascii="Arial" w:hAnsi="Arial" w:cs="Arial"/>
        </w:rPr>
        <w:t xml:space="preserve">. </w:t>
      </w:r>
    </w:p>
    <w:p w:rsidRPr="00190877" w:rsidR="0093520A" w:rsidP="0093520A" w:rsidRDefault="0093520A" w14:paraId="6A482A1A" w14:textId="77777777">
      <w:pPr>
        <w:jc w:val="both"/>
        <w:rPr>
          <w:rFonts w:ascii="Arial" w:hAnsi="Arial" w:cs="Arial"/>
        </w:rPr>
      </w:pPr>
    </w:p>
    <w:p w:rsidRPr="00190877" w:rsidR="0093520A" w:rsidP="0093520A" w:rsidRDefault="0093520A" w14:paraId="6D840B3F" w14:textId="77777777">
      <w:pPr>
        <w:jc w:val="both"/>
        <w:rPr>
          <w:rFonts w:ascii="Arial" w:hAnsi="Arial" w:cs="Arial"/>
        </w:rPr>
      </w:pPr>
      <w:r w:rsidRPr="00190877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190877" w:rsidR="0093520A" w:rsidP="0093520A" w:rsidRDefault="0093520A" w14:paraId="7DB06DFD" w14:textId="77777777">
      <w:pPr>
        <w:jc w:val="both"/>
        <w:rPr>
          <w:rFonts w:ascii="Arial" w:hAnsi="Arial" w:cs="Arial"/>
        </w:rPr>
      </w:pPr>
    </w:p>
    <w:p w:rsidRPr="0093520A" w:rsidR="0093520A" w:rsidP="0093520A" w:rsidRDefault="0093520A" w14:paraId="747877B8" w14:textId="4ACD952A">
      <w:pPr>
        <w:jc w:val="both"/>
        <w:rPr>
          <w:rFonts w:ascii="Arial" w:hAnsi="Arial" w:cs="Arial"/>
        </w:rPr>
      </w:pPr>
      <w:r w:rsidRPr="00190877">
        <w:rPr>
          <w:rFonts w:ascii="Arial" w:hAnsi="Arial" w:cs="Arial"/>
        </w:rPr>
        <w:tab/>
        <w:t xml:space="preserve">Sudac objavljuje da se tražbina ovog vjerovnika smatra utvrđenom u iznosu od </w:t>
      </w:r>
      <w:r w:rsidR="0004120E">
        <w:rPr>
          <w:rFonts w:ascii="Arial" w:hAnsi="Arial" w:cs="Arial"/>
        </w:rPr>
        <w:t>205,43</w:t>
      </w:r>
      <w:r w:rsidRPr="00190877">
        <w:rPr>
          <w:rFonts w:ascii="Arial" w:hAnsi="Arial" w:cs="Arial"/>
        </w:rPr>
        <w:t xml:space="preserve"> EUR.</w:t>
      </w:r>
    </w:p>
    <w:p w:rsidR="0093520A" w:rsidP="0093520A" w:rsidRDefault="0093520A" w14:paraId="4C95D4F0" w14:textId="77777777">
      <w:pPr>
        <w:jc w:val="both"/>
        <w:rPr>
          <w:rFonts w:ascii="Arial" w:hAnsi="Arial" w:cs="Arial"/>
        </w:rPr>
      </w:pPr>
    </w:p>
    <w:p w:rsidR="001740B0" w:rsidP="0093520A" w:rsidRDefault="001740B0" w14:paraId="2B16E836" w14:textId="77777777">
      <w:pPr>
        <w:jc w:val="both"/>
        <w:rPr>
          <w:rFonts w:ascii="Arial" w:hAnsi="Arial" w:cs="Arial"/>
        </w:rPr>
      </w:pPr>
    </w:p>
    <w:p w:rsidR="0093520A" w:rsidP="0093520A" w:rsidRDefault="0093520A" w14:paraId="28D71E1C" w14:textId="21544B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B78EE">
        <w:rPr>
          <w:rFonts w:ascii="Arial" w:hAnsi="Arial" w:cs="Arial"/>
        </w:rPr>
        <w:tab/>
      </w:r>
      <w:r w:rsidRPr="00131907" w:rsidR="00131907">
        <w:rPr>
          <w:rFonts w:ascii="Arial" w:hAnsi="Arial" w:cs="Arial"/>
        </w:rPr>
        <w:t>GRAĐEVINARSTVO I PROIZVODNJA KRK TRGOVINA d.o.o.</w:t>
      </w:r>
      <w:r w:rsidR="00131907">
        <w:rPr>
          <w:rFonts w:ascii="Arial" w:hAnsi="Arial" w:cs="Arial"/>
        </w:rPr>
        <w:t xml:space="preserve"> Krk, Stjepana Radića 31, OIB: </w:t>
      </w:r>
      <w:r w:rsidRPr="00131907" w:rsidR="00131907">
        <w:rPr>
          <w:rFonts w:ascii="Arial" w:hAnsi="Arial" w:cs="Arial"/>
        </w:rPr>
        <w:t>42307260860</w:t>
      </w:r>
      <w:r>
        <w:rPr>
          <w:rFonts w:ascii="Arial" w:hAnsi="Arial" w:cs="Arial"/>
        </w:rPr>
        <w:t xml:space="preserve">, prijavio je tražbinu u iznosu od </w:t>
      </w:r>
      <w:r w:rsidR="00243D70">
        <w:rPr>
          <w:rFonts w:ascii="Arial" w:hAnsi="Arial" w:cs="Arial"/>
        </w:rPr>
        <w:t xml:space="preserve">11.801,00 </w:t>
      </w:r>
      <w:r>
        <w:rPr>
          <w:rFonts w:ascii="Arial" w:hAnsi="Arial" w:cs="Arial"/>
        </w:rPr>
        <w:t xml:space="preserve">EUR, s osnove </w:t>
      </w:r>
      <w:r w:rsidR="00243D70">
        <w:rPr>
          <w:rFonts w:ascii="Arial" w:hAnsi="Arial" w:cs="Arial"/>
        </w:rPr>
        <w:t>izvatka iz poslovnih knjiga i računa</w:t>
      </w:r>
      <w:r>
        <w:rPr>
          <w:rFonts w:ascii="Arial" w:hAnsi="Arial" w:cs="Arial"/>
        </w:rPr>
        <w:t>.</w:t>
      </w:r>
    </w:p>
    <w:p w:rsidR="0093520A" w:rsidP="0093520A" w:rsidRDefault="0093520A" w14:paraId="5FAADE61" w14:textId="77777777">
      <w:pPr>
        <w:jc w:val="both"/>
        <w:rPr>
          <w:rFonts w:ascii="Arial" w:hAnsi="Arial" w:cs="Arial"/>
        </w:rPr>
      </w:pPr>
    </w:p>
    <w:p w:rsidRPr="00190877" w:rsidR="0093520A" w:rsidP="0093520A" w:rsidRDefault="0093520A" w14:paraId="392210A5" w14:textId="77777777">
      <w:pPr>
        <w:jc w:val="both"/>
        <w:rPr>
          <w:rFonts w:ascii="Arial" w:hAnsi="Arial" w:cs="Arial"/>
        </w:rPr>
      </w:pPr>
      <w:r w:rsidRPr="0093520A">
        <w:rPr>
          <w:rFonts w:ascii="Arial" w:hAnsi="Arial" w:cs="Arial"/>
        </w:rPr>
        <w:tab/>
      </w:r>
      <w:r w:rsidRPr="00190877">
        <w:rPr>
          <w:rFonts w:ascii="Arial" w:hAnsi="Arial" w:cs="Arial"/>
        </w:rPr>
        <w:t>Utvrđuje se da je povjerenik priznao tražbinu u cijelosti.</w:t>
      </w:r>
    </w:p>
    <w:p w:rsidRPr="00243D70" w:rsidR="0093520A" w:rsidP="0093520A" w:rsidRDefault="00AB5492" w14:paraId="6AE568E0" w14:textId="71A20D81">
      <w:pPr>
        <w:ind w:firstLine="708"/>
        <w:jc w:val="both"/>
        <w:rPr>
          <w:rFonts w:ascii="Arial" w:hAnsi="Arial" w:cs="Arial"/>
        </w:rPr>
      </w:pPr>
      <w:r w:rsidRPr="00243D70">
        <w:rPr>
          <w:rFonts w:ascii="Arial" w:hAnsi="Arial" w:cs="Arial"/>
        </w:rPr>
        <w:lastRenderedPageBreak/>
        <w:t xml:space="preserve">Utvrđuje se da je dužnik osporio tražbinu u cijelosti, uz obrazloženje da </w:t>
      </w:r>
      <w:r w:rsidRPr="00243D70" w:rsidR="00243D70">
        <w:rPr>
          <w:rFonts w:ascii="Arial" w:hAnsi="Arial" w:cs="Arial"/>
        </w:rPr>
        <w:t>tražbina ne postoji i nije zavedena u poslovnim knjigama</w:t>
      </w:r>
      <w:r w:rsidRPr="00243D70" w:rsidR="0093520A">
        <w:rPr>
          <w:rFonts w:ascii="Arial" w:hAnsi="Arial" w:cs="Arial"/>
        </w:rPr>
        <w:t xml:space="preserve">. </w:t>
      </w:r>
    </w:p>
    <w:p w:rsidRPr="00190877" w:rsidR="0093520A" w:rsidP="0093520A" w:rsidRDefault="0093520A" w14:paraId="20BF7C1D" w14:textId="77777777">
      <w:pPr>
        <w:jc w:val="both"/>
        <w:rPr>
          <w:rFonts w:ascii="Arial" w:hAnsi="Arial" w:cs="Arial"/>
        </w:rPr>
      </w:pPr>
    </w:p>
    <w:p w:rsidR="0093520A" w:rsidP="0093520A" w:rsidRDefault="0093520A" w14:paraId="6D0925B8" w14:textId="7C63852F">
      <w:pPr>
        <w:jc w:val="both"/>
        <w:rPr>
          <w:rFonts w:ascii="Arial" w:hAnsi="Arial" w:cs="Arial"/>
        </w:rPr>
      </w:pPr>
      <w:r w:rsidRPr="00190877">
        <w:rPr>
          <w:rFonts w:ascii="Arial" w:hAnsi="Arial" w:cs="Arial"/>
        </w:rPr>
        <w:tab/>
      </w:r>
      <w:r w:rsidRPr="00243D70" w:rsidR="00243D70">
        <w:rPr>
          <w:rFonts w:ascii="Arial" w:hAnsi="Arial" w:cs="Arial"/>
        </w:rPr>
        <w:t>Sudac objavljuje da je tražbina ovog vjerovnika osporena u iznosu od 11.801,00 EUR</w:t>
      </w:r>
      <w:r w:rsidR="00243D70">
        <w:rPr>
          <w:rFonts w:ascii="Arial" w:hAnsi="Arial" w:cs="Arial"/>
        </w:rPr>
        <w:t xml:space="preserve">, te će sud </w:t>
      </w:r>
      <w:bookmarkStart w:name="_Hlk228179084" w:id="1"/>
      <w:r w:rsidR="00243D70">
        <w:rPr>
          <w:rFonts w:ascii="Arial" w:hAnsi="Arial" w:cs="Arial"/>
        </w:rPr>
        <w:t>vjerovnika osporene tražbine uputiti na parnicu protiv dužnika radi utvrđivanja osporene tražbine</w:t>
      </w:r>
      <w:bookmarkEnd w:id="1"/>
      <w:r w:rsidR="00243D70">
        <w:rPr>
          <w:rFonts w:ascii="Arial" w:hAnsi="Arial" w:cs="Arial"/>
        </w:rPr>
        <w:t>.</w:t>
      </w:r>
    </w:p>
    <w:p w:rsidR="0093520A" w:rsidP="0093520A" w:rsidRDefault="0093520A" w14:paraId="12F90519" w14:textId="77777777">
      <w:pPr>
        <w:jc w:val="both"/>
        <w:rPr>
          <w:rFonts w:ascii="Arial" w:hAnsi="Arial" w:cs="Arial"/>
        </w:rPr>
      </w:pPr>
    </w:p>
    <w:p w:rsidR="001740B0" w:rsidP="0093520A" w:rsidRDefault="001740B0" w14:paraId="7645504B" w14:textId="77777777">
      <w:pPr>
        <w:jc w:val="both"/>
        <w:rPr>
          <w:rFonts w:ascii="Arial" w:hAnsi="Arial" w:cs="Arial"/>
        </w:rPr>
      </w:pPr>
    </w:p>
    <w:p w:rsidRPr="007543D1" w:rsidR="0093520A" w:rsidP="0093520A" w:rsidRDefault="0093520A" w14:paraId="5C2640A2" w14:textId="031929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</w:r>
      <w:r w:rsidRPr="007543D1" w:rsidR="00131907">
        <w:rPr>
          <w:rFonts w:ascii="Arial" w:hAnsi="Arial" w:cs="Arial"/>
        </w:rPr>
        <w:t>Greenfell Construction d.o.o. u stečaju</w:t>
      </w:r>
      <w:r w:rsidRPr="007543D1">
        <w:rPr>
          <w:rFonts w:ascii="Arial" w:hAnsi="Arial" w:cs="Arial"/>
        </w:rPr>
        <w:t>,</w:t>
      </w:r>
      <w:r w:rsidRPr="007543D1" w:rsidR="00131907">
        <w:rPr>
          <w:rFonts w:ascii="Arial" w:hAnsi="Arial" w:cs="Arial"/>
        </w:rPr>
        <w:t xml:space="preserve"> Samobor, Ulica Gornji kraj 15, OIB:</w:t>
      </w:r>
      <w:r w:rsidRPr="007543D1" w:rsidR="007B0503">
        <w:rPr>
          <w:rFonts w:ascii="Arial" w:hAnsi="Arial" w:cs="Arial"/>
        </w:rPr>
        <w:t xml:space="preserve"> </w:t>
      </w:r>
      <w:r w:rsidRPr="007543D1" w:rsidR="00131907">
        <w:rPr>
          <w:rFonts w:ascii="Arial" w:hAnsi="Arial" w:cs="Arial"/>
        </w:rPr>
        <w:t>59799096634,</w:t>
      </w:r>
      <w:r w:rsidRPr="007543D1">
        <w:rPr>
          <w:rFonts w:ascii="Arial" w:hAnsi="Arial" w:cs="Arial"/>
        </w:rPr>
        <w:t xml:space="preserve"> prijavio je tražbinu u iz</w:t>
      </w:r>
      <w:r w:rsidRPr="007543D1" w:rsidR="001740B0">
        <w:rPr>
          <w:rFonts w:ascii="Arial" w:hAnsi="Arial" w:cs="Arial"/>
        </w:rPr>
        <w:t xml:space="preserve">nosu od </w:t>
      </w:r>
      <w:r w:rsidRPr="007543D1" w:rsidR="004A6079">
        <w:rPr>
          <w:rFonts w:ascii="Arial" w:hAnsi="Arial" w:cs="Arial"/>
        </w:rPr>
        <w:t>5.571,11</w:t>
      </w:r>
      <w:r w:rsidRPr="007543D1" w:rsidR="006B629A">
        <w:rPr>
          <w:rFonts w:ascii="Arial" w:hAnsi="Arial" w:cs="Arial"/>
        </w:rPr>
        <w:t xml:space="preserve"> </w:t>
      </w:r>
      <w:r w:rsidRPr="007543D1" w:rsidR="001740B0">
        <w:rPr>
          <w:rFonts w:ascii="Arial" w:hAnsi="Arial" w:cs="Arial"/>
        </w:rPr>
        <w:t>EUR, s osnove</w:t>
      </w:r>
      <w:r w:rsidRPr="007543D1">
        <w:rPr>
          <w:rFonts w:ascii="Arial" w:hAnsi="Arial" w:cs="Arial"/>
        </w:rPr>
        <w:t xml:space="preserve"> </w:t>
      </w:r>
      <w:r w:rsidRPr="007543D1" w:rsidR="005A2C94">
        <w:rPr>
          <w:rFonts w:ascii="Arial" w:hAnsi="Arial" w:cs="Arial"/>
        </w:rPr>
        <w:t>ovršne isprave, javnobilježničkog rješenja o ovrsi poslovni broj OVRV-20651/25 i računa</w:t>
      </w:r>
      <w:r w:rsidRPr="007543D1">
        <w:rPr>
          <w:rFonts w:ascii="Arial" w:hAnsi="Arial" w:cs="Arial"/>
        </w:rPr>
        <w:t xml:space="preserve">.  </w:t>
      </w:r>
    </w:p>
    <w:p w:rsidRPr="007543D1" w:rsidR="0093520A" w:rsidP="0093520A" w:rsidRDefault="0093520A" w14:paraId="428A7C90" w14:textId="77777777">
      <w:pPr>
        <w:jc w:val="both"/>
        <w:rPr>
          <w:rFonts w:ascii="Arial" w:hAnsi="Arial" w:cs="Arial"/>
        </w:rPr>
      </w:pPr>
    </w:p>
    <w:p w:rsidRPr="007543D1" w:rsidR="0093520A" w:rsidP="00190877" w:rsidRDefault="0093520A" w14:paraId="55D987DD" w14:textId="77777777">
      <w:pPr>
        <w:ind w:firstLine="708"/>
        <w:jc w:val="both"/>
        <w:rPr>
          <w:rFonts w:ascii="Arial" w:hAnsi="Arial" w:cs="Arial"/>
        </w:rPr>
      </w:pPr>
      <w:r w:rsidRPr="007543D1">
        <w:rPr>
          <w:rFonts w:ascii="Arial" w:hAnsi="Arial" w:cs="Arial"/>
        </w:rPr>
        <w:t>Utvrđuje se da je povjerenik priznao tražbinu u cijelosti.</w:t>
      </w:r>
    </w:p>
    <w:p w:rsidRPr="007543D1" w:rsidR="0093520A" w:rsidP="0093520A" w:rsidRDefault="0093520A" w14:paraId="153E042D" w14:textId="3FE3F907">
      <w:pPr>
        <w:ind w:firstLine="708"/>
        <w:jc w:val="both"/>
        <w:rPr>
          <w:rFonts w:ascii="Arial" w:hAnsi="Arial" w:cs="Arial"/>
        </w:rPr>
      </w:pPr>
      <w:bookmarkStart w:name="_Hlk228170154" w:id="2"/>
      <w:r w:rsidRPr="007543D1">
        <w:rPr>
          <w:rFonts w:ascii="Arial" w:hAnsi="Arial" w:cs="Arial"/>
        </w:rPr>
        <w:t>Utvrđuje se da</w:t>
      </w:r>
      <w:r w:rsidRPr="007543D1" w:rsidR="005A2C94">
        <w:rPr>
          <w:rFonts w:ascii="Arial" w:hAnsi="Arial" w:cs="Arial"/>
        </w:rPr>
        <w:t xml:space="preserve"> je</w:t>
      </w:r>
      <w:r w:rsidRPr="007543D1">
        <w:rPr>
          <w:rFonts w:ascii="Arial" w:hAnsi="Arial" w:cs="Arial"/>
        </w:rPr>
        <w:t xml:space="preserve"> dužnik </w:t>
      </w:r>
      <w:bookmarkEnd w:id="2"/>
      <w:r w:rsidRPr="007543D1" w:rsidR="005A2C94">
        <w:rPr>
          <w:rFonts w:ascii="Arial" w:hAnsi="Arial" w:cs="Arial"/>
        </w:rPr>
        <w:t>osporio tražbinu u cijelosti, uz obrazloženje da tražbina ne postoji, nije zavedena u poslovnim knjigama, posao nije uopće odrađen te je u tijeku sudski spor pred ovim sudom</w:t>
      </w:r>
      <w:r w:rsidRPr="007543D1">
        <w:rPr>
          <w:rFonts w:ascii="Arial" w:hAnsi="Arial" w:cs="Arial"/>
        </w:rPr>
        <w:t xml:space="preserve">. </w:t>
      </w:r>
    </w:p>
    <w:p w:rsidRPr="007543D1" w:rsidR="0093520A" w:rsidP="0093520A" w:rsidRDefault="0093520A" w14:paraId="0732F27D" w14:textId="77777777">
      <w:pPr>
        <w:jc w:val="both"/>
        <w:rPr>
          <w:rFonts w:ascii="Arial" w:hAnsi="Arial" w:cs="Arial"/>
        </w:rPr>
      </w:pPr>
    </w:p>
    <w:p w:rsidRPr="007543D1" w:rsidR="0093520A" w:rsidP="0093520A" w:rsidRDefault="007543D1" w14:paraId="3C0282FD" w14:textId="549DAAB3">
      <w:pPr>
        <w:jc w:val="both"/>
        <w:rPr>
          <w:rFonts w:ascii="Arial" w:hAnsi="Arial" w:cs="Arial"/>
        </w:rPr>
      </w:pPr>
      <w:r w:rsidRPr="007543D1">
        <w:rPr>
          <w:rFonts w:ascii="Arial" w:hAnsi="Arial" w:cs="Arial"/>
        </w:rPr>
        <w:tab/>
        <w:t>Sud će zatražiti od stečajnog upravitelj</w:t>
      </w:r>
      <w:r w:rsidR="00A17FAC">
        <w:rPr>
          <w:rFonts w:ascii="Arial" w:hAnsi="Arial" w:cs="Arial"/>
        </w:rPr>
        <w:t>a</w:t>
      </w:r>
      <w:r w:rsidRPr="007543D1">
        <w:rPr>
          <w:rFonts w:ascii="Arial" w:hAnsi="Arial" w:cs="Arial"/>
        </w:rPr>
        <w:t xml:space="preserve"> podatk</w:t>
      </w:r>
      <w:r w:rsidR="00A17FAC">
        <w:rPr>
          <w:rFonts w:ascii="Arial" w:hAnsi="Arial" w:cs="Arial"/>
        </w:rPr>
        <w:t>e</w:t>
      </w:r>
      <w:r w:rsidRPr="007543D1">
        <w:rPr>
          <w:rFonts w:ascii="Arial" w:hAnsi="Arial" w:cs="Arial"/>
        </w:rPr>
        <w:t xml:space="preserve"> o tome je li rješenje o ovrsi ne temelju vjerodostojne isprave Ovrv-20651/25 pravomoćno i ovršno ili je protiv istog izjavljen prigovor te je sudski postupak u tijeku.</w:t>
      </w:r>
      <w:bookmarkStart w:name="_Hlk228181943" w:id="3"/>
    </w:p>
    <w:bookmarkEnd w:id="3"/>
    <w:p w:rsidRPr="007B0503" w:rsidR="0093520A" w:rsidP="0093520A" w:rsidRDefault="007B0503" w14:paraId="47680265" w14:textId="34DB1407">
      <w:pPr>
        <w:jc w:val="both"/>
        <w:rPr>
          <w:rFonts w:ascii="Arial" w:hAnsi="Arial" w:cs="Arial"/>
        </w:rPr>
      </w:pPr>
      <w:r w:rsidRPr="007B0503">
        <w:rPr>
          <w:rFonts w:ascii="Arial" w:hAnsi="Arial" w:cs="Arial"/>
        </w:rPr>
        <w:t xml:space="preserve"> </w:t>
      </w:r>
    </w:p>
    <w:p w:rsidR="00B245AB" w:rsidP="0093520A" w:rsidRDefault="00B245AB" w14:paraId="02D251C0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24E52A28" w14:textId="43493400">
      <w:pPr>
        <w:jc w:val="both"/>
        <w:rPr>
          <w:rFonts w:ascii="Arial" w:hAnsi="Arial" w:cs="Arial"/>
        </w:rPr>
      </w:pPr>
      <w:bookmarkStart w:name="_Hlk228170262" w:id="4"/>
      <w:r>
        <w:rPr>
          <w:rFonts w:ascii="Arial" w:hAnsi="Arial" w:cs="Arial"/>
        </w:rPr>
        <w:t>5</w:t>
      </w:r>
      <w:r w:rsidRPr="00131907">
        <w:rPr>
          <w:rFonts w:ascii="Arial" w:hAnsi="Arial" w:cs="Arial"/>
        </w:rPr>
        <w:t xml:space="preserve">. </w:t>
      </w:r>
      <w:r w:rsidRPr="00131907">
        <w:rPr>
          <w:rFonts w:ascii="Arial" w:hAnsi="Arial" w:cs="Arial"/>
        </w:rPr>
        <w:tab/>
      </w:r>
      <w:r w:rsidRPr="00E44E13" w:rsidR="00E44E13">
        <w:rPr>
          <w:rFonts w:ascii="Arial" w:hAnsi="Arial" w:cs="Arial"/>
        </w:rPr>
        <w:t>HEP ELEKTRA d.o.o. Z</w:t>
      </w:r>
      <w:r w:rsidRPr="008B48B5" w:rsidR="00E44E13">
        <w:rPr>
          <w:rFonts w:ascii="Arial" w:hAnsi="Arial" w:cs="Arial"/>
        </w:rPr>
        <w:t>agreb, Uli</w:t>
      </w:r>
      <w:r w:rsidR="002A5389">
        <w:rPr>
          <w:rFonts w:ascii="Arial" w:hAnsi="Arial" w:cs="Arial"/>
        </w:rPr>
        <w:t>c</w:t>
      </w:r>
      <w:r w:rsidRPr="008B48B5" w:rsidR="00E44E13">
        <w:rPr>
          <w:rFonts w:ascii="Arial" w:hAnsi="Arial" w:cs="Arial"/>
        </w:rPr>
        <w:t>a grada Vukovara 37, OIB: 43965974818</w:t>
      </w:r>
      <w:r w:rsidRPr="008B48B5">
        <w:rPr>
          <w:rFonts w:ascii="Arial" w:hAnsi="Arial" w:cs="Arial"/>
        </w:rPr>
        <w:t xml:space="preserve">, prijavio je tražbinu u iznosu od </w:t>
      </w:r>
      <w:r w:rsidRPr="008B48B5" w:rsidR="008B48B5">
        <w:rPr>
          <w:rFonts w:ascii="Arial" w:hAnsi="Arial" w:cs="Arial"/>
        </w:rPr>
        <w:t xml:space="preserve">1.084,86 </w:t>
      </w:r>
      <w:r w:rsidRPr="008B48B5">
        <w:rPr>
          <w:rFonts w:ascii="Arial" w:hAnsi="Arial" w:cs="Arial"/>
        </w:rPr>
        <w:t xml:space="preserve">EUR, s osnove </w:t>
      </w:r>
      <w:r w:rsidRPr="008B48B5" w:rsidR="008B48B5">
        <w:rPr>
          <w:rFonts w:ascii="Arial" w:hAnsi="Arial" w:cs="Arial"/>
        </w:rPr>
        <w:t>vjerodostojne isprave, izvoda iz poslovnih knjiga</w:t>
      </w:r>
      <w:r w:rsidRPr="008B48B5">
        <w:rPr>
          <w:rFonts w:ascii="Arial" w:hAnsi="Arial" w:cs="Arial"/>
        </w:rPr>
        <w:t xml:space="preserve">.  </w:t>
      </w:r>
    </w:p>
    <w:p w:rsidRPr="00131907" w:rsidR="00131907" w:rsidP="00131907" w:rsidRDefault="00131907" w14:paraId="068F0984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386CBD48" w14:textId="77777777">
      <w:pPr>
        <w:ind w:firstLine="708"/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>Utvrđuje se da je povjerenik priznao tražbinu u cijelosti.</w:t>
      </w:r>
    </w:p>
    <w:p w:rsidRPr="00131907" w:rsidR="00131907" w:rsidP="00131907" w:rsidRDefault="00131907" w14:paraId="3EA65311" w14:textId="1E6BA038">
      <w:pPr>
        <w:ind w:firstLine="708"/>
        <w:jc w:val="both"/>
        <w:rPr>
          <w:rFonts w:ascii="Arial" w:hAnsi="Arial" w:cs="Arial"/>
        </w:rPr>
      </w:pPr>
      <w:r w:rsidRPr="008B48B5">
        <w:rPr>
          <w:rFonts w:ascii="Arial" w:hAnsi="Arial" w:cs="Arial"/>
        </w:rPr>
        <w:t>Utvrđuje se da</w:t>
      </w:r>
      <w:r w:rsidRPr="008B48B5" w:rsidR="008B48B5">
        <w:rPr>
          <w:rFonts w:ascii="Arial" w:hAnsi="Arial" w:cs="Arial"/>
        </w:rPr>
        <w:t xml:space="preserve"> je</w:t>
      </w:r>
      <w:r w:rsidRPr="008B48B5">
        <w:rPr>
          <w:rFonts w:ascii="Arial" w:hAnsi="Arial" w:cs="Arial"/>
        </w:rPr>
        <w:t xml:space="preserve"> dužnik </w:t>
      </w:r>
      <w:r w:rsidRPr="008B48B5" w:rsidR="008B48B5">
        <w:rPr>
          <w:rFonts w:ascii="Arial" w:hAnsi="Arial" w:cs="Arial"/>
        </w:rPr>
        <w:t xml:space="preserve">priznao </w:t>
      </w:r>
      <w:r w:rsidRPr="00131907" w:rsidR="008B48B5">
        <w:rPr>
          <w:rFonts w:ascii="Arial" w:hAnsi="Arial" w:cs="Arial"/>
        </w:rPr>
        <w:t>tražbinu u cijelosti</w:t>
      </w:r>
      <w:r w:rsidRPr="00131907">
        <w:rPr>
          <w:rFonts w:ascii="Arial" w:hAnsi="Arial" w:cs="Arial"/>
        </w:rPr>
        <w:t xml:space="preserve">. </w:t>
      </w:r>
    </w:p>
    <w:p w:rsidRPr="00131907" w:rsidR="00131907" w:rsidP="00131907" w:rsidRDefault="00131907" w14:paraId="0DCD79D6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1EC7C53C" w14:textId="77777777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131907" w:rsidR="00131907" w:rsidP="00131907" w:rsidRDefault="00131907" w14:paraId="70E65501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4F57E8C5" w14:textId="03B4A102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 xml:space="preserve">Sudac objavljuje da se tražbina ovog vjerovnika smatra utvrđenom u iznosu od </w:t>
      </w:r>
      <w:r w:rsidR="008B48B5">
        <w:rPr>
          <w:rFonts w:ascii="Arial" w:hAnsi="Arial" w:cs="Arial"/>
        </w:rPr>
        <w:t>1.084,86</w:t>
      </w:r>
      <w:r w:rsidRPr="00131907">
        <w:rPr>
          <w:rFonts w:ascii="Arial" w:hAnsi="Arial" w:cs="Arial"/>
        </w:rPr>
        <w:t xml:space="preserve"> EUR.</w:t>
      </w:r>
    </w:p>
    <w:bookmarkEnd w:id="4"/>
    <w:p w:rsidR="00131907" w:rsidP="0093520A" w:rsidRDefault="00131907" w14:paraId="304FCF56" w14:textId="77777777">
      <w:pPr>
        <w:jc w:val="both"/>
        <w:rPr>
          <w:rFonts w:ascii="Arial" w:hAnsi="Arial" w:cs="Arial"/>
        </w:rPr>
      </w:pPr>
    </w:p>
    <w:p w:rsidR="001740B0" w:rsidP="0093520A" w:rsidRDefault="001740B0" w14:paraId="7C30B866" w14:textId="77777777">
      <w:pPr>
        <w:jc w:val="both"/>
        <w:rPr>
          <w:rFonts w:ascii="Arial" w:hAnsi="Arial" w:cs="Arial"/>
        </w:rPr>
      </w:pPr>
    </w:p>
    <w:p w:rsidRPr="00B745B0" w:rsidR="00131907" w:rsidP="00131907" w:rsidRDefault="00131907" w14:paraId="661C23AB" w14:textId="6A5CB78B">
      <w:pPr>
        <w:jc w:val="both"/>
        <w:rPr>
          <w:rFonts w:ascii="Arial" w:hAnsi="Arial" w:cs="Arial"/>
        </w:rPr>
      </w:pPr>
      <w:bookmarkStart w:name="_Hlk228170327" w:id="5"/>
      <w:r>
        <w:rPr>
          <w:rFonts w:ascii="Arial" w:hAnsi="Arial" w:cs="Arial"/>
        </w:rPr>
        <w:t>6</w:t>
      </w:r>
      <w:r w:rsidRPr="00131907">
        <w:rPr>
          <w:rFonts w:ascii="Arial" w:hAnsi="Arial" w:cs="Arial"/>
        </w:rPr>
        <w:t xml:space="preserve">. </w:t>
      </w:r>
      <w:r w:rsidRPr="00131907">
        <w:rPr>
          <w:rFonts w:ascii="Arial" w:hAnsi="Arial" w:cs="Arial"/>
        </w:rPr>
        <w:tab/>
      </w:r>
      <w:r w:rsidRPr="00B745B0" w:rsidR="00B745B0">
        <w:rPr>
          <w:rFonts w:ascii="Arial" w:hAnsi="Arial" w:cs="Arial"/>
        </w:rPr>
        <w:t>HRVATSKA RADIOTELEVIZIJA, Zagreb, Prisavlje 3, OIB: 68419124305</w:t>
      </w:r>
      <w:r w:rsidRPr="00131907">
        <w:rPr>
          <w:rFonts w:ascii="Arial" w:hAnsi="Arial" w:cs="Arial"/>
        </w:rPr>
        <w:t xml:space="preserve">, prijavio je tražbinu u iznosu od </w:t>
      </w:r>
      <w:r w:rsidRPr="00B745B0" w:rsidR="00B745B0">
        <w:rPr>
          <w:rFonts w:ascii="Arial" w:hAnsi="Arial" w:cs="Arial"/>
        </w:rPr>
        <w:t>261,84</w:t>
      </w:r>
      <w:r w:rsidRPr="00B745B0">
        <w:rPr>
          <w:rFonts w:ascii="Arial" w:hAnsi="Arial" w:cs="Arial"/>
        </w:rPr>
        <w:t xml:space="preserve"> EUR, s osnove </w:t>
      </w:r>
      <w:r w:rsidRPr="00B745B0" w:rsidR="00B745B0">
        <w:rPr>
          <w:rFonts w:ascii="Arial" w:hAnsi="Arial" w:cs="Arial"/>
        </w:rPr>
        <w:t>računa</w:t>
      </w:r>
      <w:r w:rsidRPr="00B745B0">
        <w:rPr>
          <w:rFonts w:ascii="Arial" w:hAnsi="Arial" w:cs="Arial"/>
        </w:rPr>
        <w:t xml:space="preserve">.  </w:t>
      </w:r>
    </w:p>
    <w:p w:rsidRPr="00131907" w:rsidR="00131907" w:rsidP="00131907" w:rsidRDefault="00131907" w14:paraId="60914CD5" w14:textId="77777777">
      <w:pPr>
        <w:jc w:val="both"/>
        <w:rPr>
          <w:rFonts w:ascii="Arial" w:hAnsi="Arial" w:cs="Arial"/>
        </w:rPr>
      </w:pPr>
    </w:p>
    <w:p w:rsidRPr="00B745B0" w:rsidR="00131907" w:rsidP="00131907" w:rsidRDefault="00131907" w14:paraId="413D6EEE" w14:textId="77777777">
      <w:pPr>
        <w:ind w:firstLine="708"/>
        <w:jc w:val="both"/>
        <w:rPr>
          <w:rFonts w:ascii="Arial" w:hAnsi="Arial" w:cs="Arial"/>
        </w:rPr>
      </w:pPr>
      <w:r w:rsidRPr="00B745B0">
        <w:rPr>
          <w:rFonts w:ascii="Arial" w:hAnsi="Arial" w:cs="Arial"/>
        </w:rPr>
        <w:t>Utvrđuje se da je povjerenik priznao tražbinu u cijelosti.</w:t>
      </w:r>
    </w:p>
    <w:p w:rsidRPr="00B745B0" w:rsidR="00131907" w:rsidP="00131907" w:rsidRDefault="00131907" w14:paraId="6CD57B59" w14:textId="26C68AC6">
      <w:pPr>
        <w:ind w:firstLine="708"/>
        <w:jc w:val="both"/>
        <w:rPr>
          <w:rFonts w:ascii="Arial" w:hAnsi="Arial" w:cs="Arial"/>
        </w:rPr>
      </w:pPr>
      <w:r w:rsidRPr="00B745B0">
        <w:rPr>
          <w:rFonts w:ascii="Arial" w:hAnsi="Arial" w:cs="Arial"/>
        </w:rPr>
        <w:t>Utvrđuje se da</w:t>
      </w:r>
      <w:r w:rsidRPr="00B745B0" w:rsidR="00B745B0">
        <w:rPr>
          <w:rFonts w:ascii="Arial" w:hAnsi="Arial" w:cs="Arial"/>
        </w:rPr>
        <w:t xml:space="preserve"> je</w:t>
      </w:r>
      <w:r w:rsidRPr="00B745B0">
        <w:rPr>
          <w:rFonts w:ascii="Arial" w:hAnsi="Arial" w:cs="Arial"/>
        </w:rPr>
        <w:t xml:space="preserve"> dužnik </w:t>
      </w:r>
      <w:r w:rsidRPr="00B745B0" w:rsidR="00B745B0">
        <w:rPr>
          <w:rFonts w:ascii="Arial" w:hAnsi="Arial" w:cs="Arial"/>
        </w:rPr>
        <w:t>priznao tražbinu u cijelosti</w:t>
      </w:r>
      <w:r w:rsidRPr="00B745B0">
        <w:rPr>
          <w:rFonts w:ascii="Arial" w:hAnsi="Arial" w:cs="Arial"/>
        </w:rPr>
        <w:t xml:space="preserve">. </w:t>
      </w:r>
    </w:p>
    <w:p w:rsidRPr="00B745B0" w:rsidR="00131907" w:rsidP="00131907" w:rsidRDefault="00131907" w14:paraId="54E9EBD5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2D0936CD" w14:textId="77777777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131907" w:rsidR="00131907" w:rsidP="00131907" w:rsidRDefault="00131907" w14:paraId="558829F1" w14:textId="77777777">
      <w:pPr>
        <w:jc w:val="both"/>
        <w:rPr>
          <w:rFonts w:ascii="Arial" w:hAnsi="Arial" w:cs="Arial"/>
        </w:rPr>
      </w:pPr>
    </w:p>
    <w:p w:rsidR="00131907" w:rsidP="00131907" w:rsidRDefault="00131907" w14:paraId="73C1E0D1" w14:textId="7444D51A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 xml:space="preserve">Sudac objavljuje da se tražbina ovog vjerovnika smatra utvrđenom u iznosu od </w:t>
      </w:r>
      <w:r w:rsidR="00B745B0">
        <w:rPr>
          <w:rFonts w:ascii="Arial" w:hAnsi="Arial" w:cs="Arial"/>
        </w:rPr>
        <w:t>261,84</w:t>
      </w:r>
      <w:r w:rsidRPr="00131907">
        <w:rPr>
          <w:rFonts w:ascii="Arial" w:hAnsi="Arial" w:cs="Arial"/>
        </w:rPr>
        <w:t xml:space="preserve"> EUR.</w:t>
      </w:r>
    </w:p>
    <w:bookmarkEnd w:id="5"/>
    <w:p w:rsidR="00131907" w:rsidP="0093520A" w:rsidRDefault="00131907" w14:paraId="3EDE5EB6" w14:textId="77777777">
      <w:pPr>
        <w:jc w:val="both"/>
        <w:rPr>
          <w:rFonts w:ascii="Arial" w:hAnsi="Arial" w:cs="Arial"/>
        </w:rPr>
      </w:pPr>
    </w:p>
    <w:p w:rsidR="00B245AB" w:rsidP="0093520A" w:rsidRDefault="00B245AB" w14:paraId="0E194497" w14:textId="77777777">
      <w:pPr>
        <w:jc w:val="both"/>
        <w:rPr>
          <w:rFonts w:ascii="Arial" w:hAnsi="Arial" w:cs="Arial"/>
        </w:rPr>
      </w:pPr>
    </w:p>
    <w:p w:rsidRPr="00B4765B" w:rsidR="00131907" w:rsidP="00131907" w:rsidRDefault="00B745B0" w14:paraId="25B424EB" w14:textId="16938B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Pr="00131907" w:rsidR="00131907">
        <w:rPr>
          <w:rFonts w:ascii="Arial" w:hAnsi="Arial" w:cs="Arial"/>
        </w:rPr>
        <w:t xml:space="preserve">. </w:t>
      </w:r>
      <w:r w:rsidRPr="00131907" w:rsidR="00131907">
        <w:rPr>
          <w:rFonts w:ascii="Arial" w:hAnsi="Arial" w:cs="Arial"/>
        </w:rPr>
        <w:tab/>
        <w:t xml:space="preserve">KD </w:t>
      </w:r>
      <w:r w:rsidRPr="00131907" w:rsidR="00B4765B">
        <w:rPr>
          <w:rFonts w:ascii="Arial" w:hAnsi="Arial" w:cs="Arial"/>
        </w:rPr>
        <w:t>ČISTOĆA</w:t>
      </w:r>
      <w:r w:rsidRPr="00131907" w:rsidR="00131907">
        <w:rPr>
          <w:rFonts w:ascii="Arial" w:hAnsi="Arial" w:cs="Arial"/>
        </w:rPr>
        <w:t xml:space="preserve"> d.o.o.</w:t>
      </w:r>
      <w:r w:rsidR="00131907">
        <w:rPr>
          <w:rFonts w:ascii="Arial" w:hAnsi="Arial" w:cs="Arial"/>
        </w:rPr>
        <w:t xml:space="preserve"> Rijeka, Dolac 14, OIB: </w:t>
      </w:r>
      <w:r w:rsidRPr="00131907" w:rsidR="00131907">
        <w:rPr>
          <w:rFonts w:ascii="Arial" w:hAnsi="Arial" w:cs="Arial"/>
        </w:rPr>
        <w:t xml:space="preserve">06531901714, prijavio je tražbinu u iznosu od </w:t>
      </w:r>
      <w:r>
        <w:rPr>
          <w:rFonts w:ascii="Arial" w:hAnsi="Arial" w:cs="Arial"/>
        </w:rPr>
        <w:t xml:space="preserve">3.652,97 </w:t>
      </w:r>
      <w:r w:rsidRPr="00B4765B" w:rsidR="00131907">
        <w:rPr>
          <w:rFonts w:ascii="Arial" w:hAnsi="Arial" w:cs="Arial"/>
        </w:rPr>
        <w:t>EUR, s osnove</w:t>
      </w:r>
      <w:r w:rsidRPr="00B4765B" w:rsidR="00B4765B">
        <w:rPr>
          <w:rFonts w:ascii="Arial" w:hAnsi="Arial" w:cs="Arial"/>
        </w:rPr>
        <w:t xml:space="preserve"> izvoda otvorenih stavaka i kamatnog računa</w:t>
      </w:r>
      <w:r w:rsidRPr="00B4765B" w:rsidR="00131907">
        <w:rPr>
          <w:rFonts w:ascii="Arial" w:hAnsi="Arial" w:cs="Arial"/>
        </w:rPr>
        <w:t xml:space="preserve">.  </w:t>
      </w:r>
    </w:p>
    <w:p w:rsidRPr="00131907" w:rsidR="00131907" w:rsidP="00131907" w:rsidRDefault="00131907" w14:paraId="0AF90E23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0FA00220" w14:textId="77777777">
      <w:pPr>
        <w:ind w:firstLine="708"/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>Utvrđuje se da je povjerenik priznao tražbinu u cijelosti.</w:t>
      </w:r>
    </w:p>
    <w:p w:rsidRPr="00131907" w:rsidR="00131907" w:rsidP="00131907" w:rsidRDefault="00131907" w14:paraId="087E3BF4" w14:textId="482E87A5">
      <w:pPr>
        <w:ind w:firstLine="708"/>
        <w:jc w:val="both"/>
        <w:rPr>
          <w:rFonts w:ascii="Arial" w:hAnsi="Arial" w:cs="Arial"/>
        </w:rPr>
      </w:pPr>
      <w:r w:rsidRPr="00B4765B">
        <w:rPr>
          <w:rFonts w:ascii="Arial" w:hAnsi="Arial" w:cs="Arial"/>
        </w:rPr>
        <w:t xml:space="preserve">Utvrđuje se da </w:t>
      </w:r>
      <w:r w:rsidRPr="00B4765B" w:rsidR="00B4765B">
        <w:rPr>
          <w:rFonts w:ascii="Arial" w:hAnsi="Arial" w:cs="Arial"/>
        </w:rPr>
        <w:t xml:space="preserve">je </w:t>
      </w:r>
      <w:r w:rsidRPr="00B4765B">
        <w:rPr>
          <w:rFonts w:ascii="Arial" w:hAnsi="Arial" w:cs="Arial"/>
        </w:rPr>
        <w:t xml:space="preserve">dužnik </w:t>
      </w:r>
      <w:r w:rsidRPr="00B4765B" w:rsidR="00B4765B">
        <w:rPr>
          <w:rFonts w:ascii="Arial" w:hAnsi="Arial" w:cs="Arial"/>
        </w:rPr>
        <w:t>priznao tražbinu u cijelosti</w:t>
      </w:r>
      <w:r w:rsidRPr="00131907">
        <w:rPr>
          <w:rFonts w:ascii="Arial" w:hAnsi="Arial" w:cs="Arial"/>
        </w:rPr>
        <w:t xml:space="preserve">. </w:t>
      </w:r>
    </w:p>
    <w:p w:rsidRPr="00131907" w:rsidR="00131907" w:rsidP="00131907" w:rsidRDefault="00131907" w14:paraId="6DCEA733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2BF14C22" w14:textId="77777777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131907" w:rsidR="00131907" w:rsidP="00131907" w:rsidRDefault="00131907" w14:paraId="630290E3" w14:textId="77777777">
      <w:pPr>
        <w:jc w:val="both"/>
        <w:rPr>
          <w:rFonts w:ascii="Arial" w:hAnsi="Arial" w:cs="Arial"/>
        </w:rPr>
      </w:pPr>
    </w:p>
    <w:p w:rsidR="00131907" w:rsidP="00131907" w:rsidRDefault="00131907" w14:paraId="150F5431" w14:textId="75288117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 xml:space="preserve">Sudac objavljuje da se tražbina ovog vjerovnika smatra utvrđenom u iznosu od </w:t>
      </w:r>
      <w:r w:rsidRPr="00B4765B" w:rsidR="00B4765B">
        <w:rPr>
          <w:rFonts w:ascii="Arial" w:hAnsi="Arial" w:cs="Arial"/>
        </w:rPr>
        <w:t xml:space="preserve">3.652,97 </w:t>
      </w:r>
      <w:r w:rsidRPr="00131907">
        <w:rPr>
          <w:rFonts w:ascii="Arial" w:hAnsi="Arial" w:cs="Arial"/>
        </w:rPr>
        <w:t>EUR.</w:t>
      </w:r>
    </w:p>
    <w:p w:rsidR="00131907" w:rsidP="0093520A" w:rsidRDefault="00131907" w14:paraId="711FA7B0" w14:textId="77777777">
      <w:pPr>
        <w:jc w:val="both"/>
        <w:rPr>
          <w:rFonts w:ascii="Arial" w:hAnsi="Arial" w:cs="Arial"/>
        </w:rPr>
      </w:pPr>
    </w:p>
    <w:p w:rsidR="00B245AB" w:rsidP="0093520A" w:rsidRDefault="00B245AB" w14:paraId="3AFC26D6" w14:textId="77777777">
      <w:pPr>
        <w:jc w:val="both"/>
        <w:rPr>
          <w:rFonts w:ascii="Arial" w:hAnsi="Arial" w:cs="Arial"/>
        </w:rPr>
      </w:pPr>
    </w:p>
    <w:p w:rsidRPr="00130A8C" w:rsidR="00131907" w:rsidP="00131907" w:rsidRDefault="000D5987" w14:paraId="5932BEB2" w14:textId="300A99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131907" w:rsidR="00131907">
        <w:rPr>
          <w:rFonts w:ascii="Arial" w:hAnsi="Arial" w:cs="Arial"/>
        </w:rPr>
        <w:t xml:space="preserve">. </w:t>
      </w:r>
      <w:r w:rsidRPr="00131907" w:rsidR="00131907">
        <w:rPr>
          <w:rFonts w:ascii="Arial" w:hAnsi="Arial" w:cs="Arial"/>
        </w:rPr>
        <w:tab/>
        <w:t>KD VODOVOD I KANALIZACIJA d.o.o.</w:t>
      </w:r>
      <w:r w:rsidR="00131907">
        <w:rPr>
          <w:rFonts w:ascii="Arial" w:hAnsi="Arial" w:cs="Arial"/>
        </w:rPr>
        <w:t xml:space="preserve"> Rijeka, Dolac 14, OIB: </w:t>
      </w:r>
      <w:r w:rsidRPr="00131907" w:rsidR="00131907">
        <w:rPr>
          <w:rFonts w:ascii="Arial" w:hAnsi="Arial" w:cs="Arial"/>
        </w:rPr>
        <w:t xml:space="preserve">80805858278, prijavio je tražbinu u iznosu od </w:t>
      </w:r>
      <w:r w:rsidRPr="00130A8C" w:rsidR="00130A8C">
        <w:rPr>
          <w:rFonts w:ascii="Arial" w:hAnsi="Arial" w:cs="Arial"/>
        </w:rPr>
        <w:t xml:space="preserve">194,89 </w:t>
      </w:r>
      <w:r w:rsidRPr="00130A8C" w:rsidR="00131907">
        <w:rPr>
          <w:rFonts w:ascii="Arial" w:hAnsi="Arial" w:cs="Arial"/>
        </w:rPr>
        <w:t xml:space="preserve">EUR, s osnove </w:t>
      </w:r>
      <w:r w:rsidRPr="00130A8C" w:rsidR="00130A8C">
        <w:rPr>
          <w:rFonts w:ascii="Arial" w:hAnsi="Arial" w:cs="Arial"/>
        </w:rPr>
        <w:t>otvorenih stavki i obračuna zateznih kamata</w:t>
      </w:r>
      <w:r w:rsidRPr="00130A8C" w:rsidR="00131907">
        <w:rPr>
          <w:rFonts w:ascii="Arial" w:hAnsi="Arial" w:cs="Arial"/>
        </w:rPr>
        <w:t xml:space="preserve">.  </w:t>
      </w:r>
    </w:p>
    <w:p w:rsidRPr="00130A8C" w:rsidR="00131907" w:rsidP="00131907" w:rsidRDefault="00131907" w14:paraId="0ACAA54F" w14:textId="77777777">
      <w:pPr>
        <w:jc w:val="both"/>
        <w:rPr>
          <w:rFonts w:ascii="Arial" w:hAnsi="Arial" w:cs="Arial"/>
        </w:rPr>
      </w:pPr>
    </w:p>
    <w:p w:rsidRPr="00130A8C" w:rsidR="00131907" w:rsidP="00131907" w:rsidRDefault="00131907" w14:paraId="1B3477BB" w14:textId="77777777">
      <w:pPr>
        <w:ind w:firstLine="708"/>
        <w:jc w:val="both"/>
        <w:rPr>
          <w:rFonts w:ascii="Arial" w:hAnsi="Arial" w:cs="Arial"/>
        </w:rPr>
      </w:pPr>
      <w:r w:rsidRPr="00130A8C">
        <w:rPr>
          <w:rFonts w:ascii="Arial" w:hAnsi="Arial" w:cs="Arial"/>
        </w:rPr>
        <w:t>Utvrđuje se da je povjerenik priznao tražbinu u cijelosti.</w:t>
      </w:r>
    </w:p>
    <w:p w:rsidRPr="00130A8C" w:rsidR="00131907" w:rsidP="00131907" w:rsidRDefault="00131907" w14:paraId="46E204F8" w14:textId="1D767EE0">
      <w:pPr>
        <w:ind w:firstLine="708"/>
        <w:jc w:val="both"/>
        <w:rPr>
          <w:rFonts w:ascii="Arial" w:hAnsi="Arial" w:cs="Arial"/>
        </w:rPr>
      </w:pPr>
      <w:r w:rsidRPr="00130A8C">
        <w:rPr>
          <w:rFonts w:ascii="Arial" w:hAnsi="Arial" w:cs="Arial"/>
        </w:rPr>
        <w:t xml:space="preserve">Utvrđuje se da </w:t>
      </w:r>
      <w:r w:rsidR="00130A8C">
        <w:rPr>
          <w:rFonts w:ascii="Arial" w:hAnsi="Arial" w:cs="Arial"/>
        </w:rPr>
        <w:t xml:space="preserve">je </w:t>
      </w:r>
      <w:r w:rsidRPr="00130A8C">
        <w:rPr>
          <w:rFonts w:ascii="Arial" w:hAnsi="Arial" w:cs="Arial"/>
        </w:rPr>
        <w:t xml:space="preserve">dužnik </w:t>
      </w:r>
      <w:r w:rsidRPr="00130A8C" w:rsidR="00130A8C">
        <w:rPr>
          <w:rFonts w:ascii="Arial" w:hAnsi="Arial" w:cs="Arial"/>
        </w:rPr>
        <w:t>priznao tražbinu u cijelosti</w:t>
      </w:r>
      <w:r w:rsidRPr="00130A8C">
        <w:rPr>
          <w:rFonts w:ascii="Arial" w:hAnsi="Arial" w:cs="Arial"/>
        </w:rPr>
        <w:t xml:space="preserve">. </w:t>
      </w:r>
    </w:p>
    <w:p w:rsidRPr="00131907" w:rsidR="00131907" w:rsidP="00131907" w:rsidRDefault="00131907" w14:paraId="67E5753C" w14:textId="77777777">
      <w:pPr>
        <w:jc w:val="both"/>
        <w:rPr>
          <w:rFonts w:ascii="Arial" w:hAnsi="Arial" w:cs="Arial"/>
        </w:rPr>
      </w:pPr>
    </w:p>
    <w:p w:rsidRPr="00131907" w:rsidR="00131907" w:rsidP="00131907" w:rsidRDefault="00131907" w14:paraId="68CF6226" w14:textId="77777777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131907" w:rsidR="00131907" w:rsidP="00131907" w:rsidRDefault="00131907" w14:paraId="76F54676" w14:textId="77777777">
      <w:pPr>
        <w:jc w:val="both"/>
        <w:rPr>
          <w:rFonts w:ascii="Arial" w:hAnsi="Arial" w:cs="Arial"/>
        </w:rPr>
      </w:pPr>
    </w:p>
    <w:p w:rsidR="00131907" w:rsidP="00131907" w:rsidRDefault="00131907" w14:paraId="15FF6148" w14:textId="0A519CD0">
      <w:pPr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ab/>
        <w:t xml:space="preserve">Sudac objavljuje da se tražbina ovog vjerovnika smatra utvrđenom u iznosu od </w:t>
      </w:r>
      <w:r w:rsidR="00130A8C">
        <w:rPr>
          <w:rFonts w:ascii="Arial" w:hAnsi="Arial" w:cs="Arial"/>
        </w:rPr>
        <w:t xml:space="preserve">194,89 </w:t>
      </w:r>
      <w:r w:rsidRPr="00131907">
        <w:rPr>
          <w:rFonts w:ascii="Arial" w:hAnsi="Arial" w:cs="Arial"/>
        </w:rPr>
        <w:t>EUR</w:t>
      </w:r>
      <w:r>
        <w:rPr>
          <w:rFonts w:ascii="Arial" w:hAnsi="Arial" w:cs="Arial"/>
        </w:rPr>
        <w:t>.</w:t>
      </w:r>
    </w:p>
    <w:p w:rsidR="00131907" w:rsidP="0093520A" w:rsidRDefault="00131907" w14:paraId="1FDFB911" w14:textId="77777777">
      <w:pPr>
        <w:jc w:val="both"/>
        <w:rPr>
          <w:rFonts w:ascii="Arial" w:hAnsi="Arial" w:cs="Arial"/>
        </w:rPr>
      </w:pPr>
    </w:p>
    <w:p w:rsidR="00131907" w:rsidP="00131907" w:rsidRDefault="00131907" w14:paraId="5EA6A050" w14:textId="77777777">
      <w:pPr>
        <w:jc w:val="both"/>
        <w:rPr>
          <w:rFonts w:ascii="Arial" w:hAnsi="Arial" w:cs="Arial"/>
        </w:rPr>
      </w:pPr>
    </w:p>
    <w:p w:rsidRPr="0029062B" w:rsidR="00131907" w:rsidP="00131907" w:rsidRDefault="000D5987" w14:paraId="15AFACBB" w14:textId="4CAF822F">
      <w:pPr>
        <w:jc w:val="both"/>
        <w:rPr>
          <w:rFonts w:ascii="Arial" w:hAnsi="Arial" w:cs="Arial"/>
        </w:rPr>
      </w:pPr>
      <w:bookmarkStart w:name="_Hlk228170620" w:id="6"/>
      <w:r>
        <w:rPr>
          <w:rFonts w:ascii="Arial" w:hAnsi="Arial" w:cs="Arial"/>
        </w:rPr>
        <w:t>9</w:t>
      </w:r>
      <w:r w:rsidRPr="00131907" w:rsidR="00131907">
        <w:rPr>
          <w:rFonts w:ascii="Arial" w:hAnsi="Arial" w:cs="Arial"/>
        </w:rPr>
        <w:t xml:space="preserve">. </w:t>
      </w:r>
      <w:r w:rsidRPr="00131907" w:rsidR="00131907">
        <w:rPr>
          <w:rFonts w:ascii="Arial" w:hAnsi="Arial" w:cs="Arial"/>
        </w:rPr>
        <w:tab/>
      </w:r>
      <w:r w:rsidRPr="008425A5" w:rsidR="00131907">
        <w:rPr>
          <w:rFonts w:ascii="Arial" w:hAnsi="Arial" w:cs="Arial"/>
        </w:rPr>
        <w:t xml:space="preserve"> </w:t>
      </w:r>
      <w:r w:rsidRPr="008425A5" w:rsidR="00004E8C">
        <w:rPr>
          <w:rFonts w:ascii="Arial" w:hAnsi="Arial" w:cs="Arial"/>
        </w:rPr>
        <w:t>LED elektronika d.o.o. Ivanić-Grad, Savska ulica 102, OIB: 84566292432</w:t>
      </w:r>
      <w:r w:rsidRPr="008425A5" w:rsidR="00131907">
        <w:rPr>
          <w:rFonts w:ascii="Arial" w:hAnsi="Arial" w:cs="Arial"/>
        </w:rPr>
        <w:t>, prijavio je tražbinu u iznosu od</w:t>
      </w:r>
      <w:r w:rsidRPr="008425A5" w:rsidR="0029062B">
        <w:rPr>
          <w:rFonts w:ascii="Arial" w:hAnsi="Arial" w:cs="Arial"/>
        </w:rPr>
        <w:t xml:space="preserve"> 92.558,00</w:t>
      </w:r>
      <w:r w:rsidRPr="008425A5" w:rsidR="00131907">
        <w:rPr>
          <w:rFonts w:ascii="Arial" w:hAnsi="Arial" w:cs="Arial"/>
        </w:rPr>
        <w:t xml:space="preserve"> EUR, s osnove </w:t>
      </w:r>
      <w:r w:rsidRPr="008425A5" w:rsidR="0029062B">
        <w:rPr>
          <w:rFonts w:ascii="Arial" w:hAnsi="Arial" w:cs="Arial"/>
        </w:rPr>
        <w:t>Ugovora o podizvođenju radova, rješenja o ovrsi poslovni broj OVRV-11096/24 od 26. rujna 2024.</w:t>
      </w:r>
      <w:r w:rsidRPr="008425A5" w:rsidR="00B431A1">
        <w:rPr>
          <w:rFonts w:ascii="Arial" w:hAnsi="Arial" w:cs="Arial"/>
        </w:rPr>
        <w:t>, ovršne isprave - zadužnice OV-1147/22 od 7. studenog 2022., ovjerene po javnom bilježniku Marinu Belavić.</w:t>
      </w:r>
      <w:r w:rsidRPr="008425A5" w:rsidR="0029062B">
        <w:rPr>
          <w:rFonts w:ascii="Arial" w:hAnsi="Arial" w:cs="Arial"/>
        </w:rPr>
        <w:t xml:space="preserve"> O tražbini </w:t>
      </w:r>
      <w:r w:rsidR="0029062B">
        <w:rPr>
          <w:rFonts w:ascii="Arial" w:hAnsi="Arial" w:cs="Arial"/>
        </w:rPr>
        <w:t xml:space="preserve">u tijeku je postupak pred ovim sudom poslovni broj </w:t>
      </w:r>
      <w:r w:rsidR="00B425C7">
        <w:rPr>
          <w:rFonts w:ascii="Arial" w:hAnsi="Arial" w:cs="Arial"/>
        </w:rPr>
        <w:t>Povrv-678/24</w:t>
      </w:r>
      <w:r w:rsidRPr="0029062B" w:rsidR="00131907">
        <w:rPr>
          <w:rFonts w:ascii="Arial" w:hAnsi="Arial" w:cs="Arial"/>
        </w:rPr>
        <w:t xml:space="preserve">.  </w:t>
      </w:r>
      <w:r w:rsidR="00B431A1">
        <w:rPr>
          <w:rFonts w:ascii="Arial" w:hAnsi="Arial" w:cs="Arial"/>
        </w:rPr>
        <w:t xml:space="preserve"> </w:t>
      </w:r>
    </w:p>
    <w:p w:rsidRPr="00131907" w:rsidR="00131907" w:rsidP="00131907" w:rsidRDefault="00131907" w14:paraId="0F824D9D" w14:textId="77777777">
      <w:pPr>
        <w:jc w:val="both"/>
        <w:rPr>
          <w:rFonts w:ascii="Arial" w:hAnsi="Arial" w:cs="Arial"/>
        </w:rPr>
      </w:pPr>
    </w:p>
    <w:p w:rsidRPr="00131907" w:rsidR="00131907" w:rsidP="00004E8C" w:rsidRDefault="00131907" w14:paraId="14E8450C" w14:textId="77777777">
      <w:pPr>
        <w:ind w:firstLine="708"/>
        <w:jc w:val="both"/>
        <w:rPr>
          <w:rFonts w:ascii="Arial" w:hAnsi="Arial" w:cs="Arial"/>
        </w:rPr>
      </w:pPr>
      <w:r w:rsidRPr="00131907">
        <w:rPr>
          <w:rFonts w:ascii="Arial" w:hAnsi="Arial" w:cs="Arial"/>
        </w:rPr>
        <w:t>Utvrđuje se da je povjerenik priznao tražbinu u cijelosti.</w:t>
      </w:r>
    </w:p>
    <w:p w:rsidRPr="00B425C7" w:rsidR="00131907" w:rsidP="00004E8C" w:rsidRDefault="00131907" w14:paraId="2DAD9C00" w14:textId="71EFB781">
      <w:pPr>
        <w:ind w:firstLine="708"/>
        <w:jc w:val="both"/>
        <w:rPr>
          <w:rFonts w:ascii="Arial" w:hAnsi="Arial" w:cs="Arial"/>
        </w:rPr>
      </w:pPr>
      <w:r w:rsidRPr="00B425C7">
        <w:rPr>
          <w:rFonts w:ascii="Arial" w:hAnsi="Arial" w:cs="Arial"/>
        </w:rPr>
        <w:t>Utvrđuje se da</w:t>
      </w:r>
      <w:r w:rsidRPr="00B425C7" w:rsidR="00B425C7">
        <w:rPr>
          <w:rFonts w:ascii="Arial" w:hAnsi="Arial" w:cs="Arial"/>
        </w:rPr>
        <w:t xml:space="preserve"> je</w:t>
      </w:r>
      <w:r w:rsidRPr="00B425C7">
        <w:rPr>
          <w:rFonts w:ascii="Arial" w:hAnsi="Arial" w:cs="Arial"/>
        </w:rPr>
        <w:t xml:space="preserve"> dužnik </w:t>
      </w:r>
      <w:r w:rsidRPr="00B425C7" w:rsidR="00B425C7">
        <w:rPr>
          <w:rFonts w:ascii="Arial" w:hAnsi="Arial" w:cs="Arial"/>
        </w:rPr>
        <w:t>osporio tražbinu u cijelosti uz obrazloženje da ista ne postoji te se o istoj vodi sudski spor pred ovim sudom u predmetu poslovni broj Povrv-678/24</w:t>
      </w:r>
      <w:r w:rsidRPr="00B425C7">
        <w:rPr>
          <w:rFonts w:ascii="Arial" w:hAnsi="Arial" w:cs="Arial"/>
        </w:rPr>
        <w:t xml:space="preserve">. </w:t>
      </w:r>
    </w:p>
    <w:p w:rsidR="008425A5" w:rsidP="00131907" w:rsidRDefault="008425A5" w14:paraId="1362173A" w14:textId="77777777">
      <w:pPr>
        <w:jc w:val="both"/>
        <w:rPr>
          <w:rFonts w:ascii="Arial" w:hAnsi="Arial" w:cs="Arial"/>
        </w:rPr>
      </w:pPr>
    </w:p>
    <w:p w:rsidR="00131907" w:rsidP="008425A5" w:rsidRDefault="008425A5" w14:paraId="2784EE25" w14:textId="3D1C7A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Službenim putem zatražit će se podatke od Financijske agencije o tome je li vjerovnik pokušao naplatiti svoju tražbinu na temelju zadužnice od 7. studenog 2022., a nakon toga će sud odlučiti o upućivanju na parnicu.</w:t>
      </w:r>
    </w:p>
    <w:p w:rsidR="008425A5" w:rsidP="00131907" w:rsidRDefault="008425A5" w14:paraId="5C6DD290" w14:textId="77777777">
      <w:pPr>
        <w:jc w:val="both"/>
        <w:rPr>
          <w:rFonts w:ascii="Arial" w:hAnsi="Arial" w:cs="Arial"/>
        </w:rPr>
      </w:pPr>
    </w:p>
    <w:p w:rsidRPr="00131907" w:rsidR="008425A5" w:rsidP="00131907" w:rsidRDefault="008425A5" w14:paraId="6E440571" w14:textId="77777777">
      <w:pPr>
        <w:jc w:val="both"/>
        <w:rPr>
          <w:rFonts w:ascii="Arial" w:hAnsi="Arial" w:cs="Arial"/>
        </w:rPr>
      </w:pPr>
    </w:p>
    <w:bookmarkEnd w:id="6"/>
    <w:p w:rsidR="00DA0394" w:rsidP="00004E8C" w:rsidRDefault="00004E8C" w14:paraId="12B172ED" w14:textId="69D94426">
      <w:pPr>
        <w:jc w:val="both"/>
        <w:rPr>
          <w:rFonts w:ascii="Arial" w:hAnsi="Arial" w:cs="Arial"/>
        </w:rPr>
      </w:pPr>
      <w:r w:rsidRPr="00004E8C">
        <w:rPr>
          <w:rFonts w:ascii="Arial" w:hAnsi="Arial" w:cs="Arial"/>
        </w:rPr>
        <w:t>1</w:t>
      </w:r>
      <w:r w:rsidR="00FC19DA">
        <w:rPr>
          <w:rFonts w:ascii="Arial" w:hAnsi="Arial" w:cs="Arial"/>
        </w:rPr>
        <w:t>0</w:t>
      </w:r>
      <w:r w:rsidRPr="00004E8C">
        <w:rPr>
          <w:rFonts w:ascii="Arial" w:hAnsi="Arial" w:cs="Arial"/>
        </w:rPr>
        <w:t xml:space="preserve">. </w:t>
      </w:r>
      <w:r w:rsidRPr="00004E8C">
        <w:rPr>
          <w:rFonts w:ascii="Arial" w:hAnsi="Arial" w:cs="Arial"/>
        </w:rPr>
        <w:tab/>
      </w:r>
      <w:r w:rsidRPr="00005238" w:rsidR="00005238">
        <w:rPr>
          <w:rFonts w:ascii="Arial" w:hAnsi="Arial" w:cs="Arial"/>
        </w:rPr>
        <w:t>OTP banka d.d.</w:t>
      </w:r>
      <w:r w:rsidRPr="00004E8C">
        <w:rPr>
          <w:rFonts w:ascii="Arial" w:hAnsi="Arial" w:cs="Arial"/>
        </w:rPr>
        <w:t xml:space="preserve"> </w:t>
      </w:r>
      <w:r w:rsidR="00005238">
        <w:rPr>
          <w:rFonts w:ascii="Arial" w:hAnsi="Arial" w:cs="Arial"/>
        </w:rPr>
        <w:t xml:space="preserve">Split, </w:t>
      </w:r>
      <w:r w:rsidRPr="00005238" w:rsidR="00005238">
        <w:rPr>
          <w:rFonts w:ascii="Arial" w:hAnsi="Arial" w:cs="Arial"/>
        </w:rPr>
        <w:t>Ulica domovinskog rata 61</w:t>
      </w:r>
      <w:r w:rsidR="00005238">
        <w:rPr>
          <w:rFonts w:ascii="Arial" w:hAnsi="Arial" w:cs="Arial"/>
        </w:rPr>
        <w:t>, OIB:</w:t>
      </w:r>
      <w:r>
        <w:rPr>
          <w:rFonts w:ascii="Arial" w:hAnsi="Arial" w:cs="Arial"/>
        </w:rPr>
        <w:t xml:space="preserve"> </w:t>
      </w:r>
      <w:r w:rsidRPr="00005238" w:rsidR="00005238">
        <w:rPr>
          <w:rFonts w:ascii="Arial" w:hAnsi="Arial" w:cs="Arial"/>
        </w:rPr>
        <w:t>52508873833</w:t>
      </w:r>
      <w:r w:rsidRPr="00004E8C">
        <w:rPr>
          <w:rFonts w:ascii="Arial" w:hAnsi="Arial" w:cs="Arial"/>
        </w:rPr>
        <w:t>, prijavio je tražbinu u iznosu od</w:t>
      </w:r>
      <w:r w:rsidR="00B431A1">
        <w:rPr>
          <w:rFonts w:ascii="Arial" w:hAnsi="Arial" w:cs="Arial"/>
        </w:rPr>
        <w:t xml:space="preserve"> 996.714,60</w:t>
      </w:r>
      <w:r w:rsidRPr="00004E8C">
        <w:rPr>
          <w:rFonts w:ascii="Arial" w:hAnsi="Arial" w:cs="Arial"/>
        </w:rPr>
        <w:t xml:space="preserve"> </w:t>
      </w:r>
      <w:r w:rsidRPr="00B431A1">
        <w:rPr>
          <w:rFonts w:ascii="Arial" w:hAnsi="Arial" w:cs="Arial"/>
        </w:rPr>
        <w:t>EUR, s osnove</w:t>
      </w:r>
      <w:r w:rsidR="00B431A1">
        <w:rPr>
          <w:rFonts w:ascii="Arial" w:hAnsi="Arial" w:cs="Arial"/>
        </w:rPr>
        <w:t xml:space="preserve"> izvatka iz poslovnih knjiga, zadužnica, garancije, računa</w:t>
      </w:r>
      <w:r w:rsidRPr="00B431A1">
        <w:rPr>
          <w:rFonts w:ascii="Arial" w:hAnsi="Arial" w:cs="Arial"/>
        </w:rPr>
        <w:t xml:space="preserve">.  </w:t>
      </w:r>
    </w:p>
    <w:p w:rsidRPr="00004E8C" w:rsidR="00DA0394" w:rsidP="00004E8C" w:rsidRDefault="00DA0394" w14:paraId="63EDCC4D" w14:textId="77777777">
      <w:pPr>
        <w:jc w:val="both"/>
        <w:rPr>
          <w:rFonts w:ascii="Arial" w:hAnsi="Arial" w:cs="Arial"/>
        </w:rPr>
      </w:pPr>
    </w:p>
    <w:p w:rsidRPr="00004E8C" w:rsidR="00004E8C" w:rsidP="00004E8C" w:rsidRDefault="00004E8C" w14:paraId="1D19A1FC" w14:textId="77777777">
      <w:pPr>
        <w:ind w:firstLine="708"/>
        <w:jc w:val="both"/>
        <w:rPr>
          <w:rFonts w:ascii="Arial" w:hAnsi="Arial" w:cs="Arial"/>
        </w:rPr>
      </w:pPr>
      <w:r w:rsidRPr="00004E8C">
        <w:rPr>
          <w:rFonts w:ascii="Arial" w:hAnsi="Arial" w:cs="Arial"/>
        </w:rPr>
        <w:t>Utvrđuje se da je povjerenik priznao tražbinu u cijelosti.</w:t>
      </w:r>
    </w:p>
    <w:p w:rsidRPr="00B431A1" w:rsidR="00004E8C" w:rsidP="00004E8C" w:rsidRDefault="00004E8C" w14:paraId="7B680E3F" w14:textId="59CA38DB">
      <w:pPr>
        <w:ind w:firstLine="708"/>
        <w:jc w:val="both"/>
        <w:rPr>
          <w:rFonts w:ascii="Arial" w:hAnsi="Arial" w:cs="Arial"/>
        </w:rPr>
      </w:pPr>
      <w:r w:rsidRPr="00B431A1">
        <w:rPr>
          <w:rFonts w:ascii="Arial" w:hAnsi="Arial" w:cs="Arial"/>
        </w:rPr>
        <w:t xml:space="preserve">Utvrđuje se da </w:t>
      </w:r>
      <w:r w:rsidRPr="00B431A1" w:rsidR="00B431A1">
        <w:rPr>
          <w:rFonts w:ascii="Arial" w:hAnsi="Arial" w:cs="Arial"/>
        </w:rPr>
        <w:t xml:space="preserve">je </w:t>
      </w:r>
      <w:r w:rsidRPr="00B431A1">
        <w:rPr>
          <w:rFonts w:ascii="Arial" w:hAnsi="Arial" w:cs="Arial"/>
        </w:rPr>
        <w:t xml:space="preserve">dužnik </w:t>
      </w:r>
      <w:r w:rsidRPr="00B431A1" w:rsidR="00B431A1">
        <w:rPr>
          <w:rFonts w:ascii="Arial" w:hAnsi="Arial" w:cs="Arial"/>
        </w:rPr>
        <w:t>priznao tražbinu u cijelosti</w:t>
      </w:r>
      <w:r w:rsidRPr="00B431A1">
        <w:rPr>
          <w:rFonts w:ascii="Arial" w:hAnsi="Arial" w:cs="Arial"/>
        </w:rPr>
        <w:t xml:space="preserve">. </w:t>
      </w:r>
    </w:p>
    <w:p w:rsidR="00004E8C" w:rsidP="00004E8C" w:rsidRDefault="00004E8C" w14:paraId="61F76E96" w14:textId="77777777">
      <w:pPr>
        <w:jc w:val="both"/>
        <w:rPr>
          <w:rFonts w:ascii="Arial" w:hAnsi="Arial" w:cs="Arial"/>
        </w:rPr>
      </w:pPr>
    </w:p>
    <w:p w:rsidR="00DA0394" w:rsidP="00004E8C" w:rsidRDefault="00DA0394" w14:paraId="74366598" w14:textId="64F7EE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u spisu prileži podnesak vjerovnika od 27. travnja 2026. kojim izvješćuje sud da djelomično povlači tražbinu u iznosu od 199.283,53 EUR, koji iznos se odnosi na dugovanje temeljem Ugovora o višenamjenskom limitu reg. br. OU241/21 od 3. veljače 2021. s Dodacima od 1 – 17. Preostala tražbina vjerovnika iznosi 797.431,07 EUR.</w:t>
      </w:r>
      <w:r w:rsidR="008425A5">
        <w:rPr>
          <w:rFonts w:ascii="Arial" w:hAnsi="Arial" w:cs="Arial"/>
        </w:rPr>
        <w:t xml:space="preserve"> Pun. dužnika navodi da se radi o uvjetnoj tražbini po osnovi bankovnih garancija koje nisu dospjele.</w:t>
      </w:r>
    </w:p>
    <w:p w:rsidRPr="00004E8C" w:rsidR="00DA0394" w:rsidP="00004E8C" w:rsidRDefault="00DA0394" w14:paraId="065776BB" w14:textId="77777777">
      <w:pPr>
        <w:jc w:val="both"/>
        <w:rPr>
          <w:rFonts w:ascii="Arial" w:hAnsi="Arial" w:cs="Arial"/>
        </w:rPr>
      </w:pPr>
    </w:p>
    <w:p w:rsidR="00004E8C" w:rsidP="00004E8C" w:rsidRDefault="00004E8C" w14:paraId="6C5A5951" w14:textId="77777777">
      <w:pPr>
        <w:jc w:val="both"/>
        <w:rPr>
          <w:rFonts w:ascii="Arial" w:hAnsi="Arial" w:cs="Arial"/>
        </w:rPr>
      </w:pPr>
      <w:r w:rsidRPr="00004E8C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004E8C" w:rsidR="002A5389" w:rsidP="00004E8C" w:rsidRDefault="002A5389" w14:paraId="557797C5" w14:textId="77777777">
      <w:pPr>
        <w:jc w:val="both"/>
        <w:rPr>
          <w:rFonts w:ascii="Arial" w:hAnsi="Arial" w:cs="Arial"/>
        </w:rPr>
      </w:pPr>
    </w:p>
    <w:p w:rsidR="00131907" w:rsidP="00004E8C" w:rsidRDefault="00004E8C" w14:paraId="485AAB9E" w14:textId="01FA3DA5">
      <w:pPr>
        <w:jc w:val="both"/>
        <w:rPr>
          <w:rFonts w:ascii="Arial" w:hAnsi="Arial" w:cs="Arial"/>
        </w:rPr>
      </w:pPr>
      <w:r w:rsidRPr="00004E8C">
        <w:rPr>
          <w:rFonts w:ascii="Arial" w:hAnsi="Arial" w:cs="Arial"/>
        </w:rPr>
        <w:tab/>
        <w:t xml:space="preserve">Sudac objavljuje da se tražbina ovog vjerovnika smatra utvrđenom u iznosu od </w:t>
      </w:r>
      <w:r w:rsidRPr="00DA0394" w:rsidR="00DA0394">
        <w:rPr>
          <w:rFonts w:ascii="Arial" w:hAnsi="Arial" w:cs="Arial"/>
        </w:rPr>
        <w:t xml:space="preserve">797.431,07 </w:t>
      </w:r>
      <w:r w:rsidRPr="00004E8C">
        <w:rPr>
          <w:rFonts w:ascii="Arial" w:hAnsi="Arial" w:cs="Arial"/>
        </w:rPr>
        <w:t>EUR</w:t>
      </w:r>
      <w:r w:rsidR="002A5389">
        <w:rPr>
          <w:rFonts w:ascii="Arial" w:hAnsi="Arial" w:cs="Arial"/>
        </w:rPr>
        <w:t>.</w:t>
      </w:r>
    </w:p>
    <w:p w:rsidR="00131907" w:rsidP="0093520A" w:rsidRDefault="00131907" w14:paraId="3ACE0190" w14:textId="77777777">
      <w:pPr>
        <w:jc w:val="both"/>
        <w:rPr>
          <w:rFonts w:ascii="Arial" w:hAnsi="Arial" w:cs="Arial"/>
        </w:rPr>
      </w:pPr>
    </w:p>
    <w:p w:rsidR="00B245AB" w:rsidP="0093520A" w:rsidRDefault="00B245AB" w14:paraId="74649D12" w14:textId="77777777">
      <w:pPr>
        <w:jc w:val="both"/>
        <w:rPr>
          <w:rFonts w:ascii="Arial" w:hAnsi="Arial" w:cs="Arial"/>
        </w:rPr>
      </w:pPr>
    </w:p>
    <w:p w:rsidRPr="00B431A1" w:rsidR="00C739A0" w:rsidP="00C739A0" w:rsidRDefault="00C739A0" w14:paraId="27739AAB" w14:textId="0924DB0C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>1</w:t>
      </w:r>
      <w:r w:rsidR="00B44889">
        <w:rPr>
          <w:rFonts w:ascii="Arial" w:hAnsi="Arial" w:cs="Arial"/>
        </w:rPr>
        <w:t>1</w:t>
      </w:r>
      <w:r w:rsidRPr="00C739A0">
        <w:rPr>
          <w:rFonts w:ascii="Arial" w:hAnsi="Arial" w:cs="Arial"/>
        </w:rPr>
        <w:t xml:space="preserve">. </w:t>
      </w:r>
      <w:r w:rsidRPr="00C739A0">
        <w:rPr>
          <w:rFonts w:ascii="Arial" w:hAnsi="Arial" w:cs="Arial"/>
        </w:rPr>
        <w:tab/>
        <w:t>Republika Hrvatska, Ministarstvo financija, Porezna uprava</w:t>
      </w:r>
      <w:r>
        <w:rPr>
          <w:rFonts w:ascii="Arial" w:hAnsi="Arial" w:cs="Arial"/>
        </w:rPr>
        <w:t xml:space="preserve">, </w:t>
      </w:r>
      <w:r w:rsidRPr="00C739A0">
        <w:rPr>
          <w:rFonts w:ascii="Arial" w:hAnsi="Arial" w:cs="Arial"/>
        </w:rPr>
        <w:t>Područni ured Rijeka, Riva 16</w:t>
      </w:r>
      <w:r>
        <w:rPr>
          <w:rFonts w:ascii="Arial" w:hAnsi="Arial" w:cs="Arial"/>
        </w:rPr>
        <w:t>, OIB:</w:t>
      </w:r>
      <w:r w:rsidRPr="00C739A0">
        <w:t xml:space="preserve"> </w:t>
      </w:r>
      <w:r w:rsidRPr="00C739A0">
        <w:rPr>
          <w:rFonts w:ascii="Arial" w:hAnsi="Arial" w:cs="Arial"/>
        </w:rPr>
        <w:t xml:space="preserve">18683136487, prijavio je tražbinu u iznosu </w:t>
      </w:r>
      <w:r w:rsidRPr="00B431A1">
        <w:rPr>
          <w:rFonts w:ascii="Arial" w:hAnsi="Arial" w:cs="Arial"/>
        </w:rPr>
        <w:t xml:space="preserve">od </w:t>
      </w:r>
      <w:r w:rsidR="00B431A1">
        <w:rPr>
          <w:rFonts w:ascii="Arial" w:hAnsi="Arial" w:cs="Arial"/>
        </w:rPr>
        <w:t xml:space="preserve">143.673,52 </w:t>
      </w:r>
      <w:r w:rsidRPr="00B431A1">
        <w:rPr>
          <w:rFonts w:ascii="Arial" w:hAnsi="Arial" w:cs="Arial"/>
        </w:rPr>
        <w:t>EUR, s osnove</w:t>
      </w:r>
      <w:r w:rsidR="00B431A1">
        <w:rPr>
          <w:rFonts w:ascii="Arial" w:hAnsi="Arial" w:cs="Arial"/>
        </w:rPr>
        <w:t xml:space="preserve"> poreznog duga, ovršne isprave, rješenja Republike Hrvatske, Ministarstva Financija, Porezne uprave, Područnog ureda Rijeka od 6. veljače 2023</w:t>
      </w:r>
      <w:r w:rsidRPr="00B431A1">
        <w:rPr>
          <w:rFonts w:ascii="Arial" w:hAnsi="Arial" w:cs="Arial"/>
        </w:rPr>
        <w:t xml:space="preserve">.  </w:t>
      </w:r>
    </w:p>
    <w:p w:rsidRPr="00C739A0" w:rsidR="00C739A0" w:rsidP="00C739A0" w:rsidRDefault="00C739A0" w14:paraId="19014932" w14:textId="77777777">
      <w:pPr>
        <w:jc w:val="both"/>
        <w:rPr>
          <w:rFonts w:ascii="Arial" w:hAnsi="Arial" w:cs="Arial"/>
        </w:rPr>
      </w:pPr>
    </w:p>
    <w:p w:rsidRPr="00C739A0" w:rsidR="00C739A0" w:rsidP="00C739A0" w:rsidRDefault="00C739A0" w14:paraId="6161CA0B" w14:textId="77777777">
      <w:pPr>
        <w:ind w:firstLine="708"/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>Utvrđuje se da je povjerenik priznao tražbinu u cijelosti.</w:t>
      </w:r>
    </w:p>
    <w:p w:rsidRPr="00B431A1" w:rsidR="00C739A0" w:rsidP="00C739A0" w:rsidRDefault="00C739A0" w14:paraId="7F9101C0" w14:textId="3B13A22A">
      <w:pPr>
        <w:ind w:firstLine="708"/>
        <w:jc w:val="both"/>
        <w:rPr>
          <w:rFonts w:ascii="Arial" w:hAnsi="Arial" w:cs="Arial"/>
        </w:rPr>
      </w:pPr>
      <w:r w:rsidRPr="00B431A1">
        <w:rPr>
          <w:rFonts w:ascii="Arial" w:hAnsi="Arial" w:cs="Arial"/>
        </w:rPr>
        <w:t xml:space="preserve">Utvrđuje se da </w:t>
      </w:r>
      <w:r w:rsidRPr="00B431A1" w:rsidR="00B431A1">
        <w:rPr>
          <w:rFonts w:ascii="Arial" w:hAnsi="Arial" w:cs="Arial"/>
        </w:rPr>
        <w:t xml:space="preserve">je </w:t>
      </w:r>
      <w:r w:rsidRPr="00B431A1">
        <w:rPr>
          <w:rFonts w:ascii="Arial" w:hAnsi="Arial" w:cs="Arial"/>
        </w:rPr>
        <w:t xml:space="preserve">dužnik </w:t>
      </w:r>
      <w:r w:rsidRPr="00B431A1" w:rsidR="00B431A1">
        <w:rPr>
          <w:rFonts w:ascii="Arial" w:hAnsi="Arial" w:cs="Arial"/>
        </w:rPr>
        <w:t>priznao tražbinu u cijelosti</w:t>
      </w:r>
      <w:r w:rsidRPr="00B431A1">
        <w:rPr>
          <w:rFonts w:ascii="Arial" w:hAnsi="Arial" w:cs="Arial"/>
        </w:rPr>
        <w:t xml:space="preserve">. </w:t>
      </w:r>
    </w:p>
    <w:p w:rsidRPr="00C739A0" w:rsidR="00C739A0" w:rsidP="00C739A0" w:rsidRDefault="00C739A0" w14:paraId="78FD2951" w14:textId="77777777">
      <w:pPr>
        <w:jc w:val="both"/>
        <w:rPr>
          <w:rFonts w:ascii="Arial" w:hAnsi="Arial" w:cs="Arial"/>
        </w:rPr>
      </w:pPr>
    </w:p>
    <w:p w:rsidRPr="00C739A0" w:rsidR="00C739A0" w:rsidP="00C739A0" w:rsidRDefault="00C739A0" w14:paraId="23271152" w14:textId="77777777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Pr="00C739A0" w:rsidR="00C739A0" w:rsidP="00C739A0" w:rsidRDefault="00C739A0" w14:paraId="2CD04B3C" w14:textId="77777777">
      <w:pPr>
        <w:jc w:val="both"/>
        <w:rPr>
          <w:rFonts w:ascii="Arial" w:hAnsi="Arial" w:cs="Arial"/>
        </w:rPr>
      </w:pPr>
    </w:p>
    <w:p w:rsidRPr="00C739A0" w:rsidR="00C739A0" w:rsidP="00C739A0" w:rsidRDefault="00C739A0" w14:paraId="4DE30B79" w14:textId="0B6FAAD4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ab/>
        <w:t xml:space="preserve">Sudac objavljuje da se tražbina ovog vjerovnika smatra utvrđenom u iznosu od </w:t>
      </w:r>
      <w:r w:rsidRPr="00B431A1" w:rsidR="00B431A1">
        <w:rPr>
          <w:rFonts w:ascii="Arial" w:hAnsi="Arial" w:cs="Arial"/>
        </w:rPr>
        <w:t>143.673,52 EUR</w:t>
      </w:r>
      <w:r w:rsidR="00B431A1">
        <w:rPr>
          <w:rFonts w:ascii="Arial" w:hAnsi="Arial" w:cs="Arial"/>
        </w:rPr>
        <w:t>.</w:t>
      </w:r>
    </w:p>
    <w:p w:rsidR="00131907" w:rsidP="0093520A" w:rsidRDefault="00131907" w14:paraId="6F12C7A3" w14:textId="77777777">
      <w:pPr>
        <w:jc w:val="both"/>
        <w:rPr>
          <w:rFonts w:ascii="Arial" w:hAnsi="Arial" w:cs="Arial"/>
        </w:rPr>
      </w:pPr>
    </w:p>
    <w:p w:rsidR="00B431A1" w:rsidP="0093520A" w:rsidRDefault="00B431A1" w14:paraId="787D8C66" w14:textId="65415F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44889">
        <w:rPr>
          <w:rFonts w:ascii="Arial" w:hAnsi="Arial" w:cs="Arial"/>
        </w:rPr>
        <w:t>Razlučni vjerovnik obavijestio je da ima razlučno pravo na imovini dužnika, nekretninama upisanim u zemljišn</w:t>
      </w:r>
      <w:r w:rsidR="00BC3F5C">
        <w:rPr>
          <w:rFonts w:ascii="Arial" w:hAnsi="Arial" w:cs="Arial"/>
        </w:rPr>
        <w:t>e</w:t>
      </w:r>
      <w:r w:rsidR="00B44889">
        <w:rPr>
          <w:rFonts w:ascii="Arial" w:hAnsi="Arial" w:cs="Arial"/>
        </w:rPr>
        <w:t xml:space="preserve"> knjige Općinskog suda u Rijeci, Zemljišnoknjižni odjel Opatija, z.k.ul. 3069 k.o. Brgud, z.k.ul. 2265 k.o. Kraj i z.k.ul. 656 k.o. Puharska.</w:t>
      </w:r>
    </w:p>
    <w:p w:rsidR="00B431A1" w:rsidP="0093520A" w:rsidRDefault="00B431A1" w14:paraId="3D354E70" w14:textId="77777777">
      <w:pPr>
        <w:jc w:val="both"/>
        <w:rPr>
          <w:rFonts w:ascii="Arial" w:hAnsi="Arial" w:cs="Arial"/>
        </w:rPr>
      </w:pPr>
    </w:p>
    <w:p w:rsidR="00B245AB" w:rsidP="0093520A" w:rsidRDefault="00B245AB" w14:paraId="0F121DBA" w14:textId="77777777">
      <w:pPr>
        <w:jc w:val="both"/>
        <w:rPr>
          <w:rFonts w:ascii="Arial" w:hAnsi="Arial" w:cs="Arial"/>
        </w:rPr>
      </w:pPr>
    </w:p>
    <w:p w:rsidRPr="00B44889" w:rsidR="00C739A0" w:rsidP="00C739A0" w:rsidRDefault="00C739A0" w14:paraId="18E63D61" w14:textId="49D14E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4488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Pr="00C739A0">
        <w:rPr>
          <w:rFonts w:ascii="Arial" w:hAnsi="Arial" w:cs="Arial"/>
        </w:rPr>
        <w:t xml:space="preserve">ZAGREBAČKA BANKA </w:t>
      </w:r>
      <w:r>
        <w:rPr>
          <w:rFonts w:ascii="Arial" w:hAnsi="Arial" w:cs="Arial"/>
        </w:rPr>
        <w:t xml:space="preserve">d.d., Zagreb, </w:t>
      </w:r>
      <w:r w:rsidRPr="00B44889">
        <w:rPr>
          <w:rFonts w:ascii="Arial" w:hAnsi="Arial" w:cs="Arial"/>
        </w:rPr>
        <w:t>Trg bana Josipa Jelačića 10, OIB:</w:t>
      </w:r>
      <w:r w:rsidRPr="00B44889">
        <w:t xml:space="preserve"> </w:t>
      </w:r>
      <w:r w:rsidRPr="00B44889">
        <w:rPr>
          <w:rFonts w:ascii="Arial" w:hAnsi="Arial" w:cs="Arial"/>
        </w:rPr>
        <w:t xml:space="preserve">92963223473, prijavio je tražbinu u iznosu od </w:t>
      </w:r>
      <w:r w:rsidRPr="00B44889" w:rsidR="00B44889">
        <w:rPr>
          <w:rFonts w:ascii="Arial" w:hAnsi="Arial" w:cs="Arial"/>
        </w:rPr>
        <w:t xml:space="preserve">403.257,41 </w:t>
      </w:r>
      <w:r w:rsidRPr="00B44889">
        <w:rPr>
          <w:rFonts w:ascii="Arial" w:hAnsi="Arial" w:cs="Arial"/>
        </w:rPr>
        <w:t xml:space="preserve">EUR, s osnove </w:t>
      </w:r>
      <w:r w:rsidR="00B44889">
        <w:rPr>
          <w:rFonts w:ascii="Arial" w:hAnsi="Arial" w:cs="Arial"/>
        </w:rPr>
        <w:t xml:space="preserve">Ugovora o izdavanju i korištenju Business Mastercard kartice, Ugovora o otvaranju i vođenju računa, Ugovora o kratkoročnom kreditu broj 3321308253 </w:t>
      </w:r>
      <w:r w:rsidR="000879C1">
        <w:rPr>
          <w:rFonts w:ascii="Arial" w:hAnsi="Arial" w:cs="Arial"/>
        </w:rPr>
        <w:t>od 30. listopada 2025</w:t>
      </w:r>
      <w:r w:rsidRPr="00B44889">
        <w:rPr>
          <w:rFonts w:ascii="Arial" w:hAnsi="Arial" w:cs="Arial"/>
        </w:rPr>
        <w:t xml:space="preserve">.  </w:t>
      </w:r>
    </w:p>
    <w:p w:rsidRPr="00C739A0" w:rsidR="00C739A0" w:rsidP="00C739A0" w:rsidRDefault="00C739A0" w14:paraId="53CD669D" w14:textId="77777777">
      <w:pPr>
        <w:jc w:val="both"/>
        <w:rPr>
          <w:rFonts w:ascii="Arial" w:hAnsi="Arial" w:cs="Arial"/>
        </w:rPr>
      </w:pPr>
    </w:p>
    <w:p w:rsidRPr="00C739A0" w:rsidR="00C739A0" w:rsidP="00C739A0" w:rsidRDefault="00C739A0" w14:paraId="09E66D9B" w14:textId="77777777">
      <w:pPr>
        <w:ind w:firstLine="708"/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>Utvrđuje se da je povjerenik priznao tražbinu u cijelosti.</w:t>
      </w:r>
    </w:p>
    <w:p w:rsidRPr="000879C1" w:rsidR="00C739A0" w:rsidP="00C739A0" w:rsidRDefault="00C739A0" w14:paraId="68077B3E" w14:textId="5D205FA6">
      <w:pPr>
        <w:ind w:firstLine="708"/>
        <w:jc w:val="both"/>
        <w:rPr>
          <w:rFonts w:ascii="Arial" w:hAnsi="Arial" w:cs="Arial"/>
        </w:rPr>
      </w:pPr>
      <w:r w:rsidRPr="000879C1">
        <w:rPr>
          <w:rFonts w:ascii="Arial" w:hAnsi="Arial" w:cs="Arial"/>
        </w:rPr>
        <w:t xml:space="preserve">Utvrđuje se da </w:t>
      </w:r>
      <w:r w:rsidRPr="000879C1" w:rsidR="000879C1">
        <w:rPr>
          <w:rFonts w:ascii="Arial" w:hAnsi="Arial" w:cs="Arial"/>
        </w:rPr>
        <w:t xml:space="preserve">je </w:t>
      </w:r>
      <w:r w:rsidRPr="000879C1">
        <w:rPr>
          <w:rFonts w:ascii="Arial" w:hAnsi="Arial" w:cs="Arial"/>
        </w:rPr>
        <w:t xml:space="preserve">dužnik </w:t>
      </w:r>
      <w:r w:rsidRPr="000879C1" w:rsidR="000879C1">
        <w:rPr>
          <w:rFonts w:ascii="Arial" w:hAnsi="Arial" w:cs="Arial"/>
        </w:rPr>
        <w:t>priznao tražbinu u cijelosti</w:t>
      </w:r>
      <w:r w:rsidRPr="000879C1">
        <w:rPr>
          <w:rFonts w:ascii="Arial" w:hAnsi="Arial" w:cs="Arial"/>
        </w:rPr>
        <w:t xml:space="preserve">. </w:t>
      </w:r>
      <w:r w:rsidR="00BC7AE4">
        <w:rPr>
          <w:rFonts w:ascii="Arial" w:hAnsi="Arial" w:cs="Arial"/>
        </w:rPr>
        <w:t>Pun. dužnika napominje da je iznos od 400.000,00 EUR da se radi o uvjetnoj tražbini s osnova anuiteta po kratkoročnom kreditu koji još nisu dospjeli.</w:t>
      </w:r>
    </w:p>
    <w:p w:rsidRPr="00C739A0" w:rsidR="00C739A0" w:rsidP="00C739A0" w:rsidRDefault="00C739A0" w14:paraId="020FF29D" w14:textId="77777777">
      <w:pPr>
        <w:jc w:val="both"/>
        <w:rPr>
          <w:rFonts w:ascii="Arial" w:hAnsi="Arial" w:cs="Arial"/>
        </w:rPr>
      </w:pPr>
    </w:p>
    <w:p w:rsidRPr="00C739A0" w:rsidR="00C739A0" w:rsidP="00C739A0" w:rsidRDefault="00C739A0" w14:paraId="38DB1287" w14:textId="77777777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ab/>
        <w:t>Budući prijavljenu tražbinu vjerovnika u propisanom roku nije osporio dužnik, povjerenik i/ili vjerovnik</w:t>
      </w:r>
    </w:p>
    <w:p w:rsidR="00C739A0" w:rsidP="00C739A0" w:rsidRDefault="00C739A0" w14:paraId="4762A64D" w14:textId="77777777">
      <w:pPr>
        <w:jc w:val="both"/>
        <w:rPr>
          <w:rFonts w:ascii="Arial" w:hAnsi="Arial" w:cs="Arial"/>
        </w:rPr>
      </w:pPr>
    </w:p>
    <w:p w:rsidR="00BC7AE4" w:rsidP="00C739A0" w:rsidRDefault="00BC7AE4" w14:paraId="397DBE5D" w14:textId="5111FA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C739A0" w:rsidR="00BC7AE4" w:rsidP="00C739A0" w:rsidRDefault="00BC7AE4" w14:paraId="2A6DCB03" w14:textId="77777777">
      <w:pPr>
        <w:jc w:val="both"/>
        <w:rPr>
          <w:rFonts w:ascii="Arial" w:hAnsi="Arial" w:cs="Arial"/>
        </w:rPr>
      </w:pPr>
    </w:p>
    <w:p w:rsidR="00C739A0" w:rsidP="00C739A0" w:rsidRDefault="00C739A0" w14:paraId="6A6DB60E" w14:textId="4A9EC48A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lastRenderedPageBreak/>
        <w:tab/>
        <w:t xml:space="preserve">Sudac objavljuje da se tražbina ovog vjerovnika smatra utvrđenom u iznosu od </w:t>
      </w:r>
      <w:r w:rsidRPr="000879C1" w:rsidR="000879C1">
        <w:rPr>
          <w:rFonts w:ascii="Arial" w:hAnsi="Arial" w:cs="Arial"/>
        </w:rPr>
        <w:t xml:space="preserve">403.257,41 </w:t>
      </w:r>
      <w:r w:rsidRPr="00C739A0">
        <w:rPr>
          <w:rFonts w:ascii="Arial" w:hAnsi="Arial" w:cs="Arial"/>
        </w:rPr>
        <w:t>EUR</w:t>
      </w:r>
      <w:r>
        <w:rPr>
          <w:rFonts w:ascii="Arial" w:hAnsi="Arial" w:cs="Arial"/>
        </w:rPr>
        <w:t>.</w:t>
      </w:r>
    </w:p>
    <w:p w:rsidR="00C739A0" w:rsidP="0093520A" w:rsidRDefault="00C739A0" w14:paraId="06CBE38F" w14:textId="77777777">
      <w:pPr>
        <w:jc w:val="both"/>
        <w:rPr>
          <w:rFonts w:ascii="Arial" w:hAnsi="Arial" w:cs="Arial"/>
        </w:rPr>
      </w:pPr>
    </w:p>
    <w:p w:rsidR="00B245AB" w:rsidP="0093520A" w:rsidRDefault="00B245AB" w14:paraId="5670A7D5" w14:textId="77777777">
      <w:pPr>
        <w:jc w:val="both"/>
        <w:rPr>
          <w:rFonts w:ascii="Arial" w:hAnsi="Arial" w:cs="Arial"/>
        </w:rPr>
      </w:pPr>
    </w:p>
    <w:p w:rsidRPr="00FC19DA" w:rsidR="00C739A0" w:rsidP="00C739A0" w:rsidRDefault="00C739A0" w14:paraId="47B6D5CB" w14:textId="1026CF57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>1</w:t>
      </w:r>
      <w:r w:rsidR="00B44889">
        <w:rPr>
          <w:rFonts w:ascii="Arial" w:hAnsi="Arial" w:cs="Arial"/>
        </w:rPr>
        <w:t>3</w:t>
      </w:r>
      <w:r w:rsidRPr="00C739A0">
        <w:rPr>
          <w:rFonts w:ascii="Arial" w:hAnsi="Arial" w:cs="Arial"/>
        </w:rPr>
        <w:t xml:space="preserve">. </w:t>
      </w:r>
      <w:r w:rsidRPr="00C739A0">
        <w:rPr>
          <w:rFonts w:ascii="Arial" w:hAnsi="Arial" w:cs="Arial"/>
        </w:rPr>
        <w:tab/>
      </w:r>
      <w:r w:rsidRPr="00B245AB" w:rsidR="00B245AB">
        <w:rPr>
          <w:rFonts w:ascii="Arial" w:hAnsi="Arial" w:cs="Arial"/>
        </w:rPr>
        <w:t>ZINCHERIA VALBRENTA S.P.A.</w:t>
      </w:r>
      <w:r w:rsidR="00B245AB">
        <w:rPr>
          <w:rFonts w:ascii="Arial" w:hAnsi="Arial" w:cs="Arial"/>
        </w:rPr>
        <w:t xml:space="preserve"> Italija, </w:t>
      </w:r>
      <w:r w:rsidRPr="00B245AB" w:rsidR="00B245AB">
        <w:rPr>
          <w:rFonts w:ascii="Arial" w:hAnsi="Arial" w:cs="Arial"/>
        </w:rPr>
        <w:t>Rosa, Vicenza,</w:t>
      </w:r>
      <w:r w:rsidRPr="00B245AB" w:rsidR="00B245AB">
        <w:t xml:space="preserve"> </w:t>
      </w:r>
      <w:r w:rsidRPr="00B245AB" w:rsidR="00B245AB">
        <w:rPr>
          <w:rFonts w:ascii="Arial" w:hAnsi="Arial" w:cs="Arial"/>
        </w:rPr>
        <w:t>Via dell Artigianato n6</w:t>
      </w:r>
      <w:r w:rsidRPr="00C739A0">
        <w:rPr>
          <w:rFonts w:ascii="Arial" w:hAnsi="Arial" w:cs="Arial"/>
        </w:rPr>
        <w:t xml:space="preserve">, prijavio je tražbinu u </w:t>
      </w:r>
      <w:r w:rsidRPr="00FC19DA">
        <w:rPr>
          <w:rFonts w:ascii="Arial" w:hAnsi="Arial" w:cs="Arial"/>
        </w:rPr>
        <w:t xml:space="preserve">iznosu od </w:t>
      </w:r>
      <w:r w:rsidRPr="00FC19DA" w:rsidR="00FC19DA">
        <w:rPr>
          <w:rFonts w:ascii="Arial" w:hAnsi="Arial" w:cs="Arial"/>
        </w:rPr>
        <w:t>8.186,96</w:t>
      </w:r>
      <w:r w:rsidRPr="00FC19DA">
        <w:rPr>
          <w:rFonts w:ascii="Arial" w:hAnsi="Arial" w:cs="Arial"/>
        </w:rPr>
        <w:t xml:space="preserve"> EUR, s osnove</w:t>
      </w:r>
      <w:r w:rsidRPr="00FC19DA" w:rsidR="00FC19DA">
        <w:rPr>
          <w:rFonts w:ascii="Arial" w:hAnsi="Arial" w:cs="Arial"/>
        </w:rPr>
        <w:t xml:space="preserve"> računa</w:t>
      </w:r>
      <w:r w:rsidRPr="00FC19DA">
        <w:rPr>
          <w:rFonts w:ascii="Arial" w:hAnsi="Arial" w:cs="Arial"/>
        </w:rPr>
        <w:t xml:space="preserve">.  </w:t>
      </w:r>
    </w:p>
    <w:p w:rsidRPr="00C739A0" w:rsidR="00C739A0" w:rsidP="00C739A0" w:rsidRDefault="00C739A0" w14:paraId="4C34A40A" w14:textId="77777777">
      <w:pPr>
        <w:jc w:val="both"/>
        <w:rPr>
          <w:rFonts w:ascii="Arial" w:hAnsi="Arial" w:cs="Arial"/>
        </w:rPr>
      </w:pPr>
    </w:p>
    <w:p w:rsidRPr="00FC19DA" w:rsidR="00C739A0" w:rsidP="00C739A0" w:rsidRDefault="00C739A0" w14:paraId="1A85DE90" w14:textId="77777777">
      <w:pPr>
        <w:ind w:firstLine="708"/>
        <w:jc w:val="both"/>
        <w:rPr>
          <w:rFonts w:ascii="Arial" w:hAnsi="Arial" w:cs="Arial"/>
        </w:rPr>
      </w:pPr>
      <w:r w:rsidRPr="00FC19DA">
        <w:rPr>
          <w:rFonts w:ascii="Arial" w:hAnsi="Arial" w:cs="Arial"/>
        </w:rPr>
        <w:t>Utvrđuje se da je povjerenik priznao tražbinu u cijelosti.</w:t>
      </w:r>
    </w:p>
    <w:p w:rsidRPr="00C739A0" w:rsidR="00C739A0" w:rsidP="00C739A0" w:rsidRDefault="00C739A0" w14:paraId="1CB8065E" w14:textId="752D7190">
      <w:pPr>
        <w:ind w:firstLine="708"/>
        <w:jc w:val="both"/>
        <w:rPr>
          <w:rFonts w:ascii="Arial" w:hAnsi="Arial" w:cs="Arial"/>
        </w:rPr>
      </w:pPr>
      <w:r w:rsidRPr="00FC19DA">
        <w:rPr>
          <w:rFonts w:ascii="Arial" w:hAnsi="Arial" w:cs="Arial"/>
        </w:rPr>
        <w:t xml:space="preserve">Utvrđuje se da </w:t>
      </w:r>
      <w:r w:rsidRPr="00FC19DA" w:rsidR="00FC19DA">
        <w:rPr>
          <w:rFonts w:ascii="Arial" w:hAnsi="Arial" w:cs="Arial"/>
        </w:rPr>
        <w:t xml:space="preserve">je </w:t>
      </w:r>
      <w:r w:rsidRPr="00FC19DA">
        <w:rPr>
          <w:rFonts w:ascii="Arial" w:hAnsi="Arial" w:cs="Arial"/>
        </w:rPr>
        <w:t xml:space="preserve">dužnik </w:t>
      </w:r>
      <w:r w:rsidRPr="00FC19DA" w:rsidR="00FC19DA">
        <w:rPr>
          <w:rFonts w:ascii="Arial" w:hAnsi="Arial" w:cs="Arial"/>
        </w:rPr>
        <w:t>osporio tražbinu u cijelosti uz obrazloženje da tražbina ne postoji i da nije zavedena u poslovne knjige</w:t>
      </w:r>
      <w:r w:rsidRPr="00C739A0">
        <w:rPr>
          <w:rFonts w:ascii="Arial" w:hAnsi="Arial" w:cs="Arial"/>
        </w:rPr>
        <w:t xml:space="preserve">. </w:t>
      </w:r>
    </w:p>
    <w:p w:rsidRPr="00C739A0" w:rsidR="00C739A0" w:rsidP="00C739A0" w:rsidRDefault="00C739A0" w14:paraId="46CF730E" w14:textId="77777777">
      <w:pPr>
        <w:jc w:val="both"/>
        <w:rPr>
          <w:rFonts w:ascii="Arial" w:hAnsi="Arial" w:cs="Arial"/>
        </w:rPr>
      </w:pPr>
    </w:p>
    <w:p w:rsidR="00131907" w:rsidP="0093520A" w:rsidRDefault="00C739A0" w14:paraId="0F61EBA8" w14:textId="3CBA332E">
      <w:pPr>
        <w:jc w:val="both"/>
        <w:rPr>
          <w:rFonts w:ascii="Arial" w:hAnsi="Arial" w:cs="Arial"/>
        </w:rPr>
      </w:pPr>
      <w:r w:rsidRPr="00C739A0">
        <w:rPr>
          <w:rFonts w:ascii="Arial" w:hAnsi="Arial" w:cs="Arial"/>
        </w:rPr>
        <w:tab/>
        <w:t xml:space="preserve">Sudac objavljuje da </w:t>
      </w:r>
      <w:r w:rsidR="00FC19DA">
        <w:rPr>
          <w:rFonts w:ascii="Arial" w:hAnsi="Arial" w:cs="Arial"/>
        </w:rPr>
        <w:t>j</w:t>
      </w:r>
      <w:r w:rsidRPr="00C739A0">
        <w:rPr>
          <w:rFonts w:ascii="Arial" w:hAnsi="Arial" w:cs="Arial"/>
        </w:rPr>
        <w:t xml:space="preserve">e tražbina ovog vjerovnika </w:t>
      </w:r>
      <w:r w:rsidR="00FC19DA">
        <w:rPr>
          <w:rFonts w:ascii="Arial" w:hAnsi="Arial" w:cs="Arial"/>
        </w:rPr>
        <w:t>osporena</w:t>
      </w:r>
      <w:r w:rsidRPr="00C739A0">
        <w:rPr>
          <w:rFonts w:ascii="Arial" w:hAnsi="Arial" w:cs="Arial"/>
        </w:rPr>
        <w:t xml:space="preserve"> u iznosu od </w:t>
      </w:r>
      <w:r w:rsidRPr="00FC19DA" w:rsidR="00FC19DA">
        <w:rPr>
          <w:rFonts w:ascii="Arial" w:hAnsi="Arial" w:cs="Arial"/>
        </w:rPr>
        <w:t xml:space="preserve">8.186,96 </w:t>
      </w:r>
      <w:r w:rsidRPr="00C739A0">
        <w:rPr>
          <w:rFonts w:ascii="Arial" w:hAnsi="Arial" w:cs="Arial"/>
        </w:rPr>
        <w:t>EUR</w:t>
      </w:r>
      <w:r w:rsidR="00FF12CF">
        <w:rPr>
          <w:rFonts w:ascii="Arial" w:hAnsi="Arial" w:cs="Arial"/>
        </w:rPr>
        <w:t>,</w:t>
      </w:r>
      <w:r w:rsidR="00FC19DA">
        <w:rPr>
          <w:rFonts w:ascii="Arial" w:hAnsi="Arial" w:cs="Arial"/>
        </w:rPr>
        <w:t xml:space="preserve"> te će sud vjerovnika</w:t>
      </w:r>
      <w:r w:rsidRPr="00FC19DA" w:rsidR="00FC19DA">
        <w:t xml:space="preserve"> </w:t>
      </w:r>
      <w:r w:rsidRPr="00FC19DA" w:rsidR="00FC19DA">
        <w:rPr>
          <w:rFonts w:ascii="Arial" w:hAnsi="Arial" w:cs="Arial"/>
        </w:rPr>
        <w:t>osporene tražbine uputiti na parnicu protiv dužnika radi utvrđivanja osporene tražbine.</w:t>
      </w:r>
      <w:r w:rsidR="00FC19DA">
        <w:rPr>
          <w:rFonts w:ascii="Arial" w:hAnsi="Arial" w:cs="Arial"/>
        </w:rPr>
        <w:t xml:space="preserve"> </w:t>
      </w:r>
    </w:p>
    <w:p w:rsidR="00FC19DA" w:rsidP="0093520A" w:rsidRDefault="00FC19DA" w14:paraId="1768A414" w14:textId="77777777">
      <w:pPr>
        <w:jc w:val="both"/>
        <w:rPr>
          <w:rFonts w:ascii="Arial" w:hAnsi="Arial" w:cs="Arial"/>
        </w:rPr>
      </w:pPr>
    </w:p>
    <w:p w:rsidRPr="008F71E2" w:rsidR="008F71E2" w:rsidP="001807C7" w:rsidRDefault="008F71E2" w14:paraId="2A46A58A" w14:textId="77777777">
      <w:pPr>
        <w:ind w:firstLine="708"/>
        <w:jc w:val="both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>Sudac donosi</w:t>
      </w:r>
    </w:p>
    <w:p w:rsidRPr="008F71E2" w:rsidR="008F71E2" w:rsidP="001807C7" w:rsidRDefault="008F71E2" w14:paraId="73497AFE" w14:textId="77777777">
      <w:pPr>
        <w:ind w:firstLine="708"/>
        <w:jc w:val="center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 xml:space="preserve">r j e š e n j e </w:t>
      </w:r>
    </w:p>
    <w:p w:rsidRPr="008F71E2" w:rsidR="008F71E2" w:rsidP="001807C7" w:rsidRDefault="008F71E2" w14:paraId="650056A3" w14:textId="77777777">
      <w:pPr>
        <w:ind w:firstLine="708"/>
        <w:jc w:val="center"/>
        <w:rPr>
          <w:rFonts w:ascii="Arial" w:hAnsi="Arial" w:cs="Arial"/>
          <w:b/>
        </w:rPr>
      </w:pPr>
    </w:p>
    <w:p w:rsidRPr="008F71E2" w:rsidR="008F71E2" w:rsidP="00E66C01" w:rsidRDefault="008F71E2" w14:paraId="59088880" w14:textId="7363B534">
      <w:pPr>
        <w:ind w:firstLine="708"/>
        <w:jc w:val="both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 xml:space="preserve">Današnje ročište se odgađa, a slijedeće zakazuje za </w:t>
      </w:r>
    </w:p>
    <w:p w:rsidRPr="008F71E2" w:rsidR="008F71E2" w:rsidP="001807C7" w:rsidRDefault="008F71E2" w14:paraId="376975CF" w14:textId="77777777">
      <w:pPr>
        <w:ind w:firstLine="708"/>
        <w:rPr>
          <w:rFonts w:ascii="Arial" w:hAnsi="Arial" w:cs="Arial"/>
          <w:b/>
        </w:rPr>
      </w:pPr>
    </w:p>
    <w:p w:rsidRPr="008F71E2" w:rsidR="008F71E2" w:rsidP="00E66C01" w:rsidRDefault="008F71E2" w14:paraId="63D961D6" w14:textId="4AB1DED9">
      <w:pPr>
        <w:ind w:left="2160" w:firstLine="720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9. lipnja</w:t>
      </w:r>
      <w:r w:rsidRPr="008F71E2">
        <w:rPr>
          <w:rFonts w:ascii="Arial" w:hAnsi="Arial" w:cs="Arial"/>
        </w:rPr>
        <w:t xml:space="preserve"> 2026. u </w:t>
      </w:r>
      <w:r>
        <w:rPr>
          <w:rFonts w:ascii="Arial" w:hAnsi="Arial" w:cs="Arial"/>
        </w:rPr>
        <w:t>09</w:t>
      </w:r>
      <w:r w:rsidRPr="008F71E2">
        <w:rPr>
          <w:rFonts w:ascii="Arial" w:hAnsi="Arial" w:cs="Arial"/>
        </w:rPr>
        <w:t xml:space="preserve">:00 </w:t>
      </w:r>
    </w:p>
    <w:p w:rsidRPr="008F71E2" w:rsidR="008F71E2" w:rsidP="001807C7" w:rsidRDefault="008F71E2" w14:paraId="258B2E34" w14:textId="77777777">
      <w:pPr>
        <w:jc w:val="center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 xml:space="preserve">   kod Trgovačkog suda u Rijeci </w:t>
      </w:r>
    </w:p>
    <w:p w:rsidRPr="008F71E2" w:rsidR="008F71E2" w:rsidP="001807C7" w:rsidRDefault="008F71E2" w14:paraId="67784419" w14:textId="77777777">
      <w:pPr>
        <w:jc w:val="center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>Zadarska ulica 1 i 3</w:t>
      </w:r>
    </w:p>
    <w:p w:rsidRPr="008F71E2" w:rsidR="008F71E2" w:rsidP="001807C7" w:rsidRDefault="008F71E2" w14:paraId="0BD970AA" w14:textId="77777777">
      <w:pPr>
        <w:jc w:val="center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>I. kat, sudnica broj 2</w:t>
      </w:r>
    </w:p>
    <w:p w:rsidRPr="008F71E2" w:rsidR="008F71E2" w:rsidP="001807C7" w:rsidRDefault="008F71E2" w14:paraId="2FC3EDB8" w14:textId="77777777">
      <w:pPr>
        <w:rPr>
          <w:rFonts w:ascii="Arial" w:hAnsi="Arial" w:cs="Arial"/>
          <w:b/>
        </w:rPr>
      </w:pPr>
    </w:p>
    <w:p w:rsidRPr="008F71E2" w:rsidR="008F71E2" w:rsidP="00E66C01" w:rsidRDefault="008F71E2" w14:paraId="0A837C05" w14:textId="5ACA841E">
      <w:pPr>
        <w:ind w:firstLine="708"/>
        <w:jc w:val="both"/>
        <w:rPr>
          <w:rFonts w:ascii="Arial" w:hAnsi="Arial" w:cs="Arial"/>
          <w:b/>
        </w:rPr>
      </w:pPr>
      <w:r w:rsidRPr="008F71E2">
        <w:rPr>
          <w:rFonts w:ascii="Arial" w:hAnsi="Arial" w:cs="Arial"/>
        </w:rPr>
        <w:t>što prisutn</w:t>
      </w:r>
      <w:r>
        <w:rPr>
          <w:rFonts w:ascii="Arial" w:hAnsi="Arial" w:cs="Arial"/>
        </w:rPr>
        <w:t>i povjerenik, pun. dužnika i vjerovnici primaju</w:t>
      </w:r>
      <w:r w:rsidRPr="008F71E2">
        <w:rPr>
          <w:rFonts w:ascii="Arial" w:hAnsi="Arial" w:cs="Arial"/>
        </w:rPr>
        <w:t xml:space="preserve"> na znanje te se smatra</w:t>
      </w:r>
      <w:r>
        <w:rPr>
          <w:rFonts w:ascii="Arial" w:hAnsi="Arial" w:cs="Arial"/>
        </w:rPr>
        <w:t>ju</w:t>
      </w:r>
      <w:r w:rsidRPr="008F71E2">
        <w:rPr>
          <w:rFonts w:ascii="Arial" w:hAnsi="Arial" w:cs="Arial"/>
        </w:rPr>
        <w:t xml:space="preserve"> uredno pozvan</w:t>
      </w:r>
      <w:r>
        <w:rPr>
          <w:rFonts w:ascii="Arial" w:hAnsi="Arial" w:cs="Arial"/>
        </w:rPr>
        <w:t>i</w:t>
      </w:r>
      <w:r w:rsidRPr="008F71E2">
        <w:rPr>
          <w:rFonts w:ascii="Arial" w:hAnsi="Arial" w:cs="Arial"/>
        </w:rPr>
        <w:t>m.</w:t>
      </w:r>
    </w:p>
    <w:p w:rsidRPr="005A31D1" w:rsidR="00127564" w:rsidP="001950E7" w:rsidRDefault="00127564" w14:paraId="3364D602" w14:textId="36C47844">
      <w:pPr>
        <w:ind w:firstLine="708"/>
        <w:jc w:val="both"/>
        <w:rPr>
          <w:rFonts w:ascii="Arial" w:hAnsi="Arial" w:cs="Arial"/>
        </w:rPr>
      </w:pPr>
    </w:p>
    <w:p w:rsidR="00127564" w:rsidP="002F70B3" w:rsidRDefault="00127564" w14:paraId="3E72EB89" w14:textId="77777777">
      <w:pPr>
        <w:rPr>
          <w:rFonts w:ascii="Arial" w:hAnsi="Arial" w:cs="Arial"/>
        </w:rPr>
      </w:pPr>
    </w:p>
    <w:p w:rsidRPr="005A31D1" w:rsidR="00A04386" w:rsidP="00A04386" w:rsidRDefault="00DC56C9" w14:paraId="59C2B452" w14:textId="69D5BB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A700B7">
        <w:rPr>
          <w:rFonts w:ascii="Arial" w:hAnsi="Arial" w:cs="Arial"/>
        </w:rPr>
        <w:t>09</w:t>
      </w:r>
      <w:r w:rsidR="00B245AB">
        <w:rPr>
          <w:rFonts w:ascii="Arial" w:hAnsi="Arial" w:cs="Arial"/>
        </w:rPr>
        <w:t>:</w:t>
      </w:r>
      <w:r w:rsidR="00A700B7">
        <w:rPr>
          <w:rFonts w:ascii="Arial" w:hAnsi="Arial" w:cs="Arial"/>
        </w:rPr>
        <w:t>5</w:t>
      </w:r>
      <w:r w:rsidR="001740B0">
        <w:rPr>
          <w:rFonts w:ascii="Arial" w:hAnsi="Arial" w:cs="Arial"/>
        </w:rPr>
        <w:t>0</w:t>
      </w:r>
      <w:r w:rsidRPr="005A31D1" w:rsidR="00A04386">
        <w:rPr>
          <w:rFonts w:ascii="Arial" w:hAnsi="Arial" w:cs="Arial"/>
        </w:rPr>
        <w:t xml:space="preserve"> </w:t>
      </w:r>
    </w:p>
    <w:p w:rsidRPr="005A31D1" w:rsidR="00B164A6" w:rsidP="00A04386" w:rsidRDefault="00B164A6" w14:paraId="1D8C878E" w14:textId="77777777">
      <w:pPr>
        <w:jc w:val="both"/>
        <w:rPr>
          <w:rFonts w:ascii="Arial" w:hAnsi="Arial" w:cs="Arial"/>
        </w:rPr>
      </w:pPr>
    </w:p>
    <w:p w:rsidR="00925E79" w:rsidP="00E53656" w:rsidRDefault="00781237" w14:paraId="33391D4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804BC3">
        <w:rPr>
          <w:rFonts w:ascii="Arial" w:hAnsi="Arial" w:cs="Arial"/>
        </w:rPr>
        <w:t>Sutkinja</w:t>
      </w:r>
      <w:r w:rsidRPr="005A31D1" w:rsidR="00A04386">
        <w:rPr>
          <w:rFonts w:ascii="Arial" w:hAnsi="Arial" w:cs="Arial"/>
        </w:rPr>
        <w:t xml:space="preserve">   </w:t>
      </w:r>
      <w:r w:rsidR="00E53656">
        <w:rPr>
          <w:rFonts w:ascii="Arial" w:hAnsi="Arial" w:cs="Arial"/>
        </w:rPr>
        <w:t xml:space="preserve">                      </w:t>
      </w:r>
      <w:r w:rsidR="001740B0">
        <w:rPr>
          <w:rFonts w:ascii="Arial" w:hAnsi="Arial" w:cs="Arial"/>
        </w:rPr>
        <w:t xml:space="preserve"> </w:t>
      </w:r>
      <w:r w:rsidR="00925E79">
        <w:rPr>
          <w:rFonts w:ascii="Arial" w:hAnsi="Arial" w:cs="Arial"/>
        </w:rPr>
        <w:t>Povjerenik</w:t>
      </w:r>
    </w:p>
    <w:p w:rsidR="0047286C" w:rsidP="00A04386" w:rsidRDefault="0047286C" w14:paraId="31257D65" w14:textId="77777777">
      <w:pPr>
        <w:jc w:val="both"/>
        <w:rPr>
          <w:rFonts w:ascii="Arial" w:hAnsi="Arial" w:cs="Arial"/>
        </w:rPr>
      </w:pPr>
    </w:p>
    <w:p w:rsidRPr="005A31D1" w:rsidR="0096446F" w:rsidP="00A04386" w:rsidRDefault="0096446F" w14:paraId="0648598C" w14:textId="77777777">
      <w:pPr>
        <w:jc w:val="both"/>
        <w:rPr>
          <w:rFonts w:ascii="Arial" w:hAnsi="Arial" w:cs="Arial"/>
        </w:rPr>
      </w:pPr>
    </w:p>
    <w:p w:rsidRPr="005A31D1" w:rsidR="0047286C" w:rsidP="00A04386" w:rsidRDefault="0047286C" w14:paraId="209FF8C6" w14:textId="77777777">
      <w:pPr>
        <w:jc w:val="both"/>
        <w:rPr>
          <w:rFonts w:ascii="Arial" w:hAnsi="Arial" w:cs="Arial"/>
        </w:rPr>
      </w:pPr>
    </w:p>
    <w:p w:rsidR="001740B0" w:rsidP="00E53656" w:rsidRDefault="00A04386" w14:paraId="34177E26" w14:textId="77777777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    </w:t>
      </w:r>
      <w:r w:rsidR="00781237">
        <w:rPr>
          <w:rFonts w:ascii="Arial" w:hAnsi="Arial" w:cs="Arial"/>
        </w:rPr>
        <w:t xml:space="preserve">   </w:t>
      </w:r>
      <w:r w:rsidR="00781237">
        <w:rPr>
          <w:rFonts w:ascii="Arial" w:hAnsi="Arial" w:cs="Arial"/>
        </w:rPr>
        <w:tab/>
      </w:r>
      <w:r w:rsidR="00781237">
        <w:rPr>
          <w:rFonts w:ascii="Arial" w:hAnsi="Arial" w:cs="Arial"/>
        </w:rPr>
        <w:tab/>
      </w:r>
      <w:r w:rsidR="00781237">
        <w:rPr>
          <w:rFonts w:ascii="Arial" w:hAnsi="Arial" w:cs="Arial"/>
        </w:rPr>
        <w:tab/>
        <w:t xml:space="preserve">                    </w:t>
      </w:r>
      <w:r w:rsidR="00FB19F7">
        <w:rPr>
          <w:rFonts w:ascii="Arial" w:hAnsi="Arial" w:cs="Arial"/>
        </w:rPr>
        <w:t xml:space="preserve">  </w:t>
      </w:r>
      <w:r w:rsidRPr="005A31D1">
        <w:rPr>
          <w:rFonts w:ascii="Arial" w:hAnsi="Arial" w:cs="Arial"/>
        </w:rPr>
        <w:t xml:space="preserve">Zapisničar        </w:t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="001740B0">
        <w:rPr>
          <w:rFonts w:ascii="Arial" w:hAnsi="Arial" w:cs="Arial"/>
        </w:rPr>
        <w:t xml:space="preserve"> Dužnik p.p.</w:t>
      </w:r>
    </w:p>
    <w:p w:rsidR="001740B0" w:rsidP="00E53656" w:rsidRDefault="001740B0" w14:paraId="044F56D1" w14:textId="77777777">
      <w:pPr>
        <w:jc w:val="both"/>
        <w:rPr>
          <w:rFonts w:ascii="Arial" w:hAnsi="Arial" w:cs="Arial"/>
        </w:rPr>
      </w:pPr>
    </w:p>
    <w:p w:rsidR="001740B0" w:rsidP="00E53656" w:rsidRDefault="001740B0" w14:paraId="72C24FB0" w14:textId="77777777">
      <w:pPr>
        <w:jc w:val="both"/>
        <w:rPr>
          <w:rFonts w:ascii="Arial" w:hAnsi="Arial" w:cs="Arial"/>
        </w:rPr>
      </w:pPr>
    </w:p>
    <w:p w:rsidR="001740B0" w:rsidP="00E53656" w:rsidRDefault="001740B0" w14:paraId="237802E2" w14:textId="77777777">
      <w:pPr>
        <w:jc w:val="both"/>
        <w:rPr>
          <w:rFonts w:ascii="Arial" w:hAnsi="Arial" w:cs="Arial"/>
        </w:rPr>
      </w:pPr>
    </w:p>
    <w:p w:rsidRPr="005A31D1" w:rsidR="00E53656" w:rsidP="001740B0" w:rsidRDefault="001740B0" w14:paraId="4E1359F7" w14:textId="4FE25995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Vjerovni</w:t>
      </w:r>
      <w:r w:rsidR="00B245AB">
        <w:rPr>
          <w:rFonts w:ascii="Arial" w:hAnsi="Arial" w:cs="Arial"/>
        </w:rPr>
        <w:t>ci</w:t>
      </w:r>
    </w:p>
    <w:p w:rsidR="0079504A" w:rsidP="00A04386" w:rsidRDefault="0079504A" w14:paraId="576F259B" w14:textId="77777777">
      <w:pPr>
        <w:jc w:val="both"/>
        <w:rPr>
          <w:rFonts w:ascii="Arial" w:hAnsi="Arial" w:cs="Arial"/>
        </w:rPr>
      </w:pPr>
    </w:p>
    <w:p w:rsidR="0061107C" w:rsidP="00A04386" w:rsidRDefault="0061107C" w14:paraId="5E029315" w14:textId="77777777">
      <w:pPr>
        <w:jc w:val="both"/>
        <w:rPr>
          <w:rFonts w:ascii="Arial" w:hAnsi="Arial" w:cs="Arial"/>
        </w:rPr>
      </w:pPr>
    </w:p>
    <w:p w:rsidRPr="005A31D1" w:rsidR="00E63CDB" w:rsidP="00127564" w:rsidRDefault="00A04386" w14:paraId="23D17C6D" w14:textId="77777777">
      <w:pPr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 </w:t>
      </w:r>
    </w:p>
    <w:sectPr w:rsidRPr="005A31D1" w:rsidR="00E63CDB" w:rsidSect="00781237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5A5F" w:rsidRDefault="002E5A5F" w14:paraId="099F774C" w14:textId="77777777">
      <w:r>
        <w:separator/>
      </w:r>
    </w:p>
  </w:endnote>
  <w:endnote w:type="continuationSeparator" w:id="0">
    <w:p w:rsidR="002E5A5F" w:rsidRDefault="002E5A5F" w14:paraId="1B82E28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5A5F" w:rsidP="00E1199E" w:rsidRDefault="002E5A5F" w14:paraId="69791D85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5A5F" w:rsidRDefault="002E5A5F" w14:paraId="666E58B9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4AE1" w:rsidR="002E5A5F" w:rsidP="00E1199E" w:rsidRDefault="002E5A5F" w14:paraId="0AFC943E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0E4AE1">
      <w:rPr>
        <w:rStyle w:val="Brojstranice"/>
        <w:rFonts w:ascii="Arial" w:hAnsi="Arial" w:cs="Arial"/>
      </w:rPr>
      <w:fldChar w:fldCharType="begin"/>
    </w:r>
    <w:r w:rsidRPr="000E4AE1">
      <w:rPr>
        <w:rStyle w:val="Brojstranice"/>
        <w:rFonts w:ascii="Arial" w:hAnsi="Arial" w:cs="Arial"/>
      </w:rPr>
      <w:instrText xml:space="preserve">PAGE  </w:instrText>
    </w:r>
    <w:r w:rsidRPr="000E4AE1">
      <w:rPr>
        <w:rStyle w:val="Brojstranice"/>
        <w:rFonts w:ascii="Arial" w:hAnsi="Arial" w:cs="Arial"/>
      </w:rPr>
      <w:fldChar w:fldCharType="separate"/>
    </w:r>
    <w:r w:rsidR="001740B0">
      <w:rPr>
        <w:rStyle w:val="Brojstranice"/>
        <w:rFonts w:ascii="Arial" w:hAnsi="Arial" w:cs="Arial"/>
        <w:noProof/>
      </w:rPr>
      <w:t>3</w:t>
    </w:r>
    <w:r w:rsidRPr="000E4AE1">
      <w:rPr>
        <w:rStyle w:val="Brojstranice"/>
        <w:rFonts w:ascii="Arial" w:hAnsi="Arial" w:cs="Arial"/>
      </w:rPr>
      <w:fldChar w:fldCharType="end"/>
    </w:r>
  </w:p>
  <w:p w:rsidR="002E5A5F" w:rsidRDefault="002E5A5F" w14:paraId="16CFB5DD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5A5F" w:rsidRDefault="002E5A5F" w14:paraId="1003CB0F" w14:textId="77777777">
      <w:r>
        <w:separator/>
      </w:r>
    </w:p>
  </w:footnote>
  <w:footnote w:type="continuationSeparator" w:id="0">
    <w:p w:rsidR="002E5A5F" w:rsidRDefault="002E5A5F" w14:paraId="7F99BDC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21E88" w:rsidR="002E5A5F" w:rsidP="00921E88" w:rsidRDefault="002E5A5F" w14:paraId="556FF039" w14:textId="0C1297BA">
    <w:pPr>
      <w:jc w:val="right"/>
      <w:rPr>
        <w:rFonts w:ascii="Arial" w:hAnsi="Arial" w:cs="Arial"/>
        <w:bCs/>
      </w:rPr>
    </w:pPr>
    <w:r w:rsidRPr="007D1C22"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>
      <w:rPr>
        <w:rFonts w:ascii="Arial" w:hAnsi="Arial" w:cs="Arial"/>
      </w:rPr>
      <w:t>Poslovni broj S</w:t>
    </w:r>
    <w:r w:rsidR="005D27B7">
      <w:rPr>
        <w:rFonts w:ascii="Arial" w:hAnsi="Arial" w:cs="Arial"/>
      </w:rPr>
      <w:t>t</w:t>
    </w:r>
    <w:r>
      <w:rPr>
        <w:rFonts w:ascii="Arial" w:hAnsi="Arial" w:cs="Arial"/>
        <w:bCs/>
      </w:rPr>
      <w:t>-</w:t>
    </w:r>
    <w:r w:rsidR="00AB5492">
      <w:rPr>
        <w:rFonts w:ascii="Arial" w:hAnsi="Arial" w:cs="Arial"/>
        <w:bCs/>
      </w:rPr>
      <w:t>525</w:t>
    </w:r>
    <w:r>
      <w:rPr>
        <w:rFonts w:ascii="Arial" w:hAnsi="Arial" w:cs="Arial"/>
        <w:bCs/>
      </w:rPr>
      <w:t>/202</w:t>
    </w:r>
    <w:r w:rsidR="00AB5492">
      <w:rPr>
        <w:rFonts w:ascii="Arial" w:hAnsi="Arial" w:cs="Arial"/>
        <w:bCs/>
      </w:rPr>
      <w:t>5</w:t>
    </w:r>
    <w:r>
      <w:rPr>
        <w:rFonts w:ascii="Arial" w:hAnsi="Arial" w:cs="Arial"/>
        <w:bCs/>
      </w:rPr>
      <w:t>-</w:t>
    </w:r>
    <w:r w:rsidR="00AB5492">
      <w:rPr>
        <w:rFonts w:ascii="Arial" w:hAnsi="Arial" w:cs="Arial"/>
        <w:bCs/>
      </w:rPr>
      <w:t>2</w:t>
    </w:r>
    <w:r w:rsidR="00605DB4">
      <w:rPr>
        <w:rFonts w:ascii="Arial" w:hAnsi="Arial" w:cs="Arial"/>
        <w:bCs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290650D"/>
    <w:multiLevelType w:val="hybridMultilevel"/>
    <w:tmpl w:val="F028B934"/>
    <w:lvl w:ilvl="0" w:tplc="7E28563E">
      <w:start w:val="1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2263E8"/>
    <w:multiLevelType w:val="hybridMultilevel"/>
    <w:tmpl w:val="DE68D644"/>
    <w:lvl w:ilvl="0" w:tplc="9752AB0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B2F5D7E"/>
    <w:multiLevelType w:val="hybridMultilevel"/>
    <w:tmpl w:val="A0B0EE9C"/>
    <w:lvl w:ilvl="0" w:tplc="010ED11C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36"/>
    <w:rsid w:val="000007C2"/>
    <w:rsid w:val="00001F59"/>
    <w:rsid w:val="00002FC2"/>
    <w:rsid w:val="00003CE1"/>
    <w:rsid w:val="000040E4"/>
    <w:rsid w:val="00004E8C"/>
    <w:rsid w:val="00005238"/>
    <w:rsid w:val="00005FA6"/>
    <w:rsid w:val="00006429"/>
    <w:rsid w:val="0000706F"/>
    <w:rsid w:val="0000767C"/>
    <w:rsid w:val="000100BA"/>
    <w:rsid w:val="00010B22"/>
    <w:rsid w:val="00011F65"/>
    <w:rsid w:val="0001353A"/>
    <w:rsid w:val="0001471A"/>
    <w:rsid w:val="00015987"/>
    <w:rsid w:val="00015B6F"/>
    <w:rsid w:val="00017651"/>
    <w:rsid w:val="00020A72"/>
    <w:rsid w:val="00020BF1"/>
    <w:rsid w:val="00020C09"/>
    <w:rsid w:val="00020F1B"/>
    <w:rsid w:val="0002264F"/>
    <w:rsid w:val="000305AE"/>
    <w:rsid w:val="00031FC5"/>
    <w:rsid w:val="00032528"/>
    <w:rsid w:val="00032C7A"/>
    <w:rsid w:val="00035C99"/>
    <w:rsid w:val="00035CFC"/>
    <w:rsid w:val="00036CF1"/>
    <w:rsid w:val="00037724"/>
    <w:rsid w:val="0004120E"/>
    <w:rsid w:val="00041F77"/>
    <w:rsid w:val="00042CA3"/>
    <w:rsid w:val="00046DC7"/>
    <w:rsid w:val="00047AC8"/>
    <w:rsid w:val="00050676"/>
    <w:rsid w:val="00050787"/>
    <w:rsid w:val="000517F3"/>
    <w:rsid w:val="00053324"/>
    <w:rsid w:val="000541C3"/>
    <w:rsid w:val="00055E4B"/>
    <w:rsid w:val="00056539"/>
    <w:rsid w:val="00056610"/>
    <w:rsid w:val="00057877"/>
    <w:rsid w:val="000600B4"/>
    <w:rsid w:val="0006187C"/>
    <w:rsid w:val="00062151"/>
    <w:rsid w:val="00063317"/>
    <w:rsid w:val="00063F62"/>
    <w:rsid w:val="00064745"/>
    <w:rsid w:val="00064CB9"/>
    <w:rsid w:val="00064D1E"/>
    <w:rsid w:val="000652CD"/>
    <w:rsid w:val="0006669B"/>
    <w:rsid w:val="000672E0"/>
    <w:rsid w:val="00070297"/>
    <w:rsid w:val="000718F2"/>
    <w:rsid w:val="00073DCF"/>
    <w:rsid w:val="000748F1"/>
    <w:rsid w:val="000766A9"/>
    <w:rsid w:val="00077D99"/>
    <w:rsid w:val="00081EED"/>
    <w:rsid w:val="0008259D"/>
    <w:rsid w:val="000879C1"/>
    <w:rsid w:val="00090325"/>
    <w:rsid w:val="00094168"/>
    <w:rsid w:val="0009455F"/>
    <w:rsid w:val="00094616"/>
    <w:rsid w:val="00095115"/>
    <w:rsid w:val="000958C0"/>
    <w:rsid w:val="000A07AB"/>
    <w:rsid w:val="000A1037"/>
    <w:rsid w:val="000A12BA"/>
    <w:rsid w:val="000A2353"/>
    <w:rsid w:val="000A2B44"/>
    <w:rsid w:val="000A35E8"/>
    <w:rsid w:val="000A4E23"/>
    <w:rsid w:val="000A6C5C"/>
    <w:rsid w:val="000B0F6C"/>
    <w:rsid w:val="000B1B34"/>
    <w:rsid w:val="000B4041"/>
    <w:rsid w:val="000B41F9"/>
    <w:rsid w:val="000B54E6"/>
    <w:rsid w:val="000C09FE"/>
    <w:rsid w:val="000C25E0"/>
    <w:rsid w:val="000C3056"/>
    <w:rsid w:val="000C32EB"/>
    <w:rsid w:val="000C42C7"/>
    <w:rsid w:val="000C44B7"/>
    <w:rsid w:val="000C48AA"/>
    <w:rsid w:val="000C62CC"/>
    <w:rsid w:val="000C6661"/>
    <w:rsid w:val="000C68FF"/>
    <w:rsid w:val="000C7CD3"/>
    <w:rsid w:val="000D0AA2"/>
    <w:rsid w:val="000D0FFF"/>
    <w:rsid w:val="000D10BC"/>
    <w:rsid w:val="000D2C4E"/>
    <w:rsid w:val="000D3E6D"/>
    <w:rsid w:val="000D462D"/>
    <w:rsid w:val="000D46A3"/>
    <w:rsid w:val="000D5987"/>
    <w:rsid w:val="000D71FE"/>
    <w:rsid w:val="000E0520"/>
    <w:rsid w:val="000E0968"/>
    <w:rsid w:val="000E2E82"/>
    <w:rsid w:val="000E307C"/>
    <w:rsid w:val="000E391B"/>
    <w:rsid w:val="000E4521"/>
    <w:rsid w:val="000E4AE1"/>
    <w:rsid w:val="000E5CD0"/>
    <w:rsid w:val="000E6110"/>
    <w:rsid w:val="000E6B2A"/>
    <w:rsid w:val="000E6C2E"/>
    <w:rsid w:val="000E74F9"/>
    <w:rsid w:val="000F0F92"/>
    <w:rsid w:val="000F3A6E"/>
    <w:rsid w:val="000F42F9"/>
    <w:rsid w:val="000F50D8"/>
    <w:rsid w:val="000F6541"/>
    <w:rsid w:val="000F6A08"/>
    <w:rsid w:val="00100ACF"/>
    <w:rsid w:val="00101FE0"/>
    <w:rsid w:val="001033EB"/>
    <w:rsid w:val="00103980"/>
    <w:rsid w:val="00103D9C"/>
    <w:rsid w:val="00105F5A"/>
    <w:rsid w:val="00106E92"/>
    <w:rsid w:val="001111FB"/>
    <w:rsid w:val="00112330"/>
    <w:rsid w:val="00114EB2"/>
    <w:rsid w:val="00115456"/>
    <w:rsid w:val="0011627B"/>
    <w:rsid w:val="001162B8"/>
    <w:rsid w:val="001163EF"/>
    <w:rsid w:val="0012079D"/>
    <w:rsid w:val="00122014"/>
    <w:rsid w:val="0012268E"/>
    <w:rsid w:val="001247AD"/>
    <w:rsid w:val="00125821"/>
    <w:rsid w:val="00127564"/>
    <w:rsid w:val="00127B16"/>
    <w:rsid w:val="00130397"/>
    <w:rsid w:val="00130A8C"/>
    <w:rsid w:val="00130E55"/>
    <w:rsid w:val="0013117B"/>
    <w:rsid w:val="001313BB"/>
    <w:rsid w:val="00131907"/>
    <w:rsid w:val="00131B0E"/>
    <w:rsid w:val="0013286A"/>
    <w:rsid w:val="00133887"/>
    <w:rsid w:val="00134B4F"/>
    <w:rsid w:val="00135EB7"/>
    <w:rsid w:val="0013654B"/>
    <w:rsid w:val="00137031"/>
    <w:rsid w:val="001371F7"/>
    <w:rsid w:val="00137ADD"/>
    <w:rsid w:val="00137DDB"/>
    <w:rsid w:val="001406CC"/>
    <w:rsid w:val="001413AF"/>
    <w:rsid w:val="00141523"/>
    <w:rsid w:val="00142316"/>
    <w:rsid w:val="0014328C"/>
    <w:rsid w:val="001433D1"/>
    <w:rsid w:val="001434AB"/>
    <w:rsid w:val="00144481"/>
    <w:rsid w:val="001447AB"/>
    <w:rsid w:val="00144BB0"/>
    <w:rsid w:val="0014633A"/>
    <w:rsid w:val="00146A0F"/>
    <w:rsid w:val="00150045"/>
    <w:rsid w:val="00150C37"/>
    <w:rsid w:val="00152EA5"/>
    <w:rsid w:val="00152EB5"/>
    <w:rsid w:val="00154042"/>
    <w:rsid w:val="00156A20"/>
    <w:rsid w:val="001608C3"/>
    <w:rsid w:val="00160CA5"/>
    <w:rsid w:val="00162E99"/>
    <w:rsid w:val="00164207"/>
    <w:rsid w:val="00164609"/>
    <w:rsid w:val="001647B1"/>
    <w:rsid w:val="00165E73"/>
    <w:rsid w:val="0017077F"/>
    <w:rsid w:val="00171206"/>
    <w:rsid w:val="001715EF"/>
    <w:rsid w:val="00171AB4"/>
    <w:rsid w:val="0017263A"/>
    <w:rsid w:val="00172649"/>
    <w:rsid w:val="00172CF8"/>
    <w:rsid w:val="001733C7"/>
    <w:rsid w:val="001740B0"/>
    <w:rsid w:val="001766BE"/>
    <w:rsid w:val="0017727F"/>
    <w:rsid w:val="0018350E"/>
    <w:rsid w:val="00184AFD"/>
    <w:rsid w:val="00186020"/>
    <w:rsid w:val="00187BEF"/>
    <w:rsid w:val="00190877"/>
    <w:rsid w:val="001908BC"/>
    <w:rsid w:val="00190C05"/>
    <w:rsid w:val="001915CE"/>
    <w:rsid w:val="0019169A"/>
    <w:rsid w:val="00191C5D"/>
    <w:rsid w:val="0019313B"/>
    <w:rsid w:val="00193402"/>
    <w:rsid w:val="00193B0D"/>
    <w:rsid w:val="001940B4"/>
    <w:rsid w:val="0019491C"/>
    <w:rsid w:val="001950E7"/>
    <w:rsid w:val="001A06F0"/>
    <w:rsid w:val="001A0DAB"/>
    <w:rsid w:val="001A0ED1"/>
    <w:rsid w:val="001A2E9A"/>
    <w:rsid w:val="001A3A06"/>
    <w:rsid w:val="001A7102"/>
    <w:rsid w:val="001B239B"/>
    <w:rsid w:val="001B38B4"/>
    <w:rsid w:val="001B41A3"/>
    <w:rsid w:val="001B427A"/>
    <w:rsid w:val="001B4A69"/>
    <w:rsid w:val="001B69CC"/>
    <w:rsid w:val="001B7372"/>
    <w:rsid w:val="001C2279"/>
    <w:rsid w:val="001C35CA"/>
    <w:rsid w:val="001C43DB"/>
    <w:rsid w:val="001C4B05"/>
    <w:rsid w:val="001C6C17"/>
    <w:rsid w:val="001C72E3"/>
    <w:rsid w:val="001C7C2B"/>
    <w:rsid w:val="001C7D6A"/>
    <w:rsid w:val="001D011B"/>
    <w:rsid w:val="001D0350"/>
    <w:rsid w:val="001D1CE0"/>
    <w:rsid w:val="001E4D31"/>
    <w:rsid w:val="001E5B69"/>
    <w:rsid w:val="001E63B8"/>
    <w:rsid w:val="001E7EE3"/>
    <w:rsid w:val="001F0B27"/>
    <w:rsid w:val="001F15BA"/>
    <w:rsid w:val="001F292E"/>
    <w:rsid w:val="001F49FA"/>
    <w:rsid w:val="001F76A1"/>
    <w:rsid w:val="00200B5F"/>
    <w:rsid w:val="00204D85"/>
    <w:rsid w:val="00206B74"/>
    <w:rsid w:val="002118EE"/>
    <w:rsid w:val="00211DAD"/>
    <w:rsid w:val="002145B9"/>
    <w:rsid w:val="002168CC"/>
    <w:rsid w:val="00216BFF"/>
    <w:rsid w:val="00217B62"/>
    <w:rsid w:val="00220A77"/>
    <w:rsid w:val="00220F7F"/>
    <w:rsid w:val="00221041"/>
    <w:rsid w:val="00221117"/>
    <w:rsid w:val="002221CB"/>
    <w:rsid w:val="0022284F"/>
    <w:rsid w:val="002248BD"/>
    <w:rsid w:val="00226E14"/>
    <w:rsid w:val="00226EA0"/>
    <w:rsid w:val="00227DF4"/>
    <w:rsid w:val="00230465"/>
    <w:rsid w:val="00230672"/>
    <w:rsid w:val="00230B27"/>
    <w:rsid w:val="002319B7"/>
    <w:rsid w:val="002334CE"/>
    <w:rsid w:val="0023393E"/>
    <w:rsid w:val="00233ECD"/>
    <w:rsid w:val="002346A9"/>
    <w:rsid w:val="0023605D"/>
    <w:rsid w:val="00236C58"/>
    <w:rsid w:val="0024013A"/>
    <w:rsid w:val="00241109"/>
    <w:rsid w:val="00241CC5"/>
    <w:rsid w:val="00243D70"/>
    <w:rsid w:val="00244183"/>
    <w:rsid w:val="00244629"/>
    <w:rsid w:val="00244B5A"/>
    <w:rsid w:val="00247F4A"/>
    <w:rsid w:val="002510FC"/>
    <w:rsid w:val="002514E7"/>
    <w:rsid w:val="002518F9"/>
    <w:rsid w:val="0025205B"/>
    <w:rsid w:val="00252EBF"/>
    <w:rsid w:val="00255E6B"/>
    <w:rsid w:val="00257AE0"/>
    <w:rsid w:val="00257B5E"/>
    <w:rsid w:val="00266FB9"/>
    <w:rsid w:val="002703B9"/>
    <w:rsid w:val="00272A25"/>
    <w:rsid w:val="00272D24"/>
    <w:rsid w:val="00273AE5"/>
    <w:rsid w:val="00276B6B"/>
    <w:rsid w:val="00277585"/>
    <w:rsid w:val="0028034A"/>
    <w:rsid w:val="00281152"/>
    <w:rsid w:val="00281554"/>
    <w:rsid w:val="0028236C"/>
    <w:rsid w:val="0028332E"/>
    <w:rsid w:val="0029062B"/>
    <w:rsid w:val="0029137F"/>
    <w:rsid w:val="0029243F"/>
    <w:rsid w:val="00293350"/>
    <w:rsid w:val="00293465"/>
    <w:rsid w:val="00293AE0"/>
    <w:rsid w:val="00293F26"/>
    <w:rsid w:val="00294BDF"/>
    <w:rsid w:val="00294FE3"/>
    <w:rsid w:val="00295812"/>
    <w:rsid w:val="00296E67"/>
    <w:rsid w:val="00297DA7"/>
    <w:rsid w:val="00297E47"/>
    <w:rsid w:val="00297F11"/>
    <w:rsid w:val="002A1082"/>
    <w:rsid w:val="002A2373"/>
    <w:rsid w:val="002A34D5"/>
    <w:rsid w:val="002A3A93"/>
    <w:rsid w:val="002A5389"/>
    <w:rsid w:val="002A6D5F"/>
    <w:rsid w:val="002A6E9B"/>
    <w:rsid w:val="002B0D98"/>
    <w:rsid w:val="002B1F53"/>
    <w:rsid w:val="002B2501"/>
    <w:rsid w:val="002B638B"/>
    <w:rsid w:val="002C03BC"/>
    <w:rsid w:val="002C49B3"/>
    <w:rsid w:val="002C7503"/>
    <w:rsid w:val="002D06CB"/>
    <w:rsid w:val="002D3E2E"/>
    <w:rsid w:val="002D559F"/>
    <w:rsid w:val="002D59B0"/>
    <w:rsid w:val="002D60EE"/>
    <w:rsid w:val="002D725B"/>
    <w:rsid w:val="002D7695"/>
    <w:rsid w:val="002E059F"/>
    <w:rsid w:val="002E20CA"/>
    <w:rsid w:val="002E5279"/>
    <w:rsid w:val="002E5380"/>
    <w:rsid w:val="002E5A5F"/>
    <w:rsid w:val="002F3D76"/>
    <w:rsid w:val="002F4218"/>
    <w:rsid w:val="002F52CE"/>
    <w:rsid w:val="002F5C9A"/>
    <w:rsid w:val="002F668A"/>
    <w:rsid w:val="002F6A31"/>
    <w:rsid w:val="002F70B3"/>
    <w:rsid w:val="003012F5"/>
    <w:rsid w:val="00302860"/>
    <w:rsid w:val="00302ECB"/>
    <w:rsid w:val="003040BA"/>
    <w:rsid w:val="003045CB"/>
    <w:rsid w:val="00304F76"/>
    <w:rsid w:val="0030559E"/>
    <w:rsid w:val="0031070E"/>
    <w:rsid w:val="003119B7"/>
    <w:rsid w:val="0031253B"/>
    <w:rsid w:val="00313053"/>
    <w:rsid w:val="00313479"/>
    <w:rsid w:val="003139CC"/>
    <w:rsid w:val="00313E9E"/>
    <w:rsid w:val="00317575"/>
    <w:rsid w:val="003227A5"/>
    <w:rsid w:val="00324ED3"/>
    <w:rsid w:val="00326569"/>
    <w:rsid w:val="00330EEE"/>
    <w:rsid w:val="003310D7"/>
    <w:rsid w:val="0033350A"/>
    <w:rsid w:val="00334ADA"/>
    <w:rsid w:val="003401B2"/>
    <w:rsid w:val="003409BE"/>
    <w:rsid w:val="00342A7E"/>
    <w:rsid w:val="00342C35"/>
    <w:rsid w:val="00344590"/>
    <w:rsid w:val="00345BB0"/>
    <w:rsid w:val="00346179"/>
    <w:rsid w:val="00346CDF"/>
    <w:rsid w:val="00346E63"/>
    <w:rsid w:val="0034715F"/>
    <w:rsid w:val="00347956"/>
    <w:rsid w:val="00352AB2"/>
    <w:rsid w:val="00354E7B"/>
    <w:rsid w:val="003561B7"/>
    <w:rsid w:val="00356A58"/>
    <w:rsid w:val="00356BED"/>
    <w:rsid w:val="00357CC1"/>
    <w:rsid w:val="00357F8C"/>
    <w:rsid w:val="00362C99"/>
    <w:rsid w:val="00362E74"/>
    <w:rsid w:val="003636C0"/>
    <w:rsid w:val="00365B94"/>
    <w:rsid w:val="00365F48"/>
    <w:rsid w:val="00366562"/>
    <w:rsid w:val="00366883"/>
    <w:rsid w:val="00367303"/>
    <w:rsid w:val="003702EF"/>
    <w:rsid w:val="003707C7"/>
    <w:rsid w:val="00370D2C"/>
    <w:rsid w:val="00371936"/>
    <w:rsid w:val="00373C38"/>
    <w:rsid w:val="0037461D"/>
    <w:rsid w:val="00374D7A"/>
    <w:rsid w:val="00375278"/>
    <w:rsid w:val="0037532A"/>
    <w:rsid w:val="003754AF"/>
    <w:rsid w:val="00376B96"/>
    <w:rsid w:val="00377B5A"/>
    <w:rsid w:val="00380815"/>
    <w:rsid w:val="0038095D"/>
    <w:rsid w:val="00381AE7"/>
    <w:rsid w:val="00382243"/>
    <w:rsid w:val="00383B20"/>
    <w:rsid w:val="00386B56"/>
    <w:rsid w:val="003872B3"/>
    <w:rsid w:val="003918C5"/>
    <w:rsid w:val="00391D37"/>
    <w:rsid w:val="00393163"/>
    <w:rsid w:val="00393D43"/>
    <w:rsid w:val="00394187"/>
    <w:rsid w:val="00394474"/>
    <w:rsid w:val="0039516F"/>
    <w:rsid w:val="0039761B"/>
    <w:rsid w:val="003A0788"/>
    <w:rsid w:val="003A44B5"/>
    <w:rsid w:val="003A4631"/>
    <w:rsid w:val="003A6B5A"/>
    <w:rsid w:val="003A720A"/>
    <w:rsid w:val="003B137E"/>
    <w:rsid w:val="003B13AE"/>
    <w:rsid w:val="003B22F2"/>
    <w:rsid w:val="003B2728"/>
    <w:rsid w:val="003B3B2F"/>
    <w:rsid w:val="003B6543"/>
    <w:rsid w:val="003C0789"/>
    <w:rsid w:val="003C5363"/>
    <w:rsid w:val="003C7360"/>
    <w:rsid w:val="003C7C23"/>
    <w:rsid w:val="003D044A"/>
    <w:rsid w:val="003D0678"/>
    <w:rsid w:val="003D23AD"/>
    <w:rsid w:val="003D2BFA"/>
    <w:rsid w:val="003D5761"/>
    <w:rsid w:val="003D71D4"/>
    <w:rsid w:val="003D7214"/>
    <w:rsid w:val="003E189F"/>
    <w:rsid w:val="003E2CB5"/>
    <w:rsid w:val="003E46D1"/>
    <w:rsid w:val="003E5708"/>
    <w:rsid w:val="003E67A6"/>
    <w:rsid w:val="003E751E"/>
    <w:rsid w:val="003E7846"/>
    <w:rsid w:val="003F35BA"/>
    <w:rsid w:val="003F4E2D"/>
    <w:rsid w:val="003F5592"/>
    <w:rsid w:val="003F616D"/>
    <w:rsid w:val="003F7826"/>
    <w:rsid w:val="003F7CBF"/>
    <w:rsid w:val="00400B0E"/>
    <w:rsid w:val="004027EC"/>
    <w:rsid w:val="004032F7"/>
    <w:rsid w:val="00403624"/>
    <w:rsid w:val="0040375D"/>
    <w:rsid w:val="004043F5"/>
    <w:rsid w:val="004078DE"/>
    <w:rsid w:val="00411924"/>
    <w:rsid w:val="00412001"/>
    <w:rsid w:val="004133C1"/>
    <w:rsid w:val="0041491E"/>
    <w:rsid w:val="00414AAC"/>
    <w:rsid w:val="00416B7D"/>
    <w:rsid w:val="00416D8F"/>
    <w:rsid w:val="00417462"/>
    <w:rsid w:val="00421133"/>
    <w:rsid w:val="0042272A"/>
    <w:rsid w:val="0042307C"/>
    <w:rsid w:val="00424C1F"/>
    <w:rsid w:val="00430A15"/>
    <w:rsid w:val="00430E0A"/>
    <w:rsid w:val="004323BC"/>
    <w:rsid w:val="004341C5"/>
    <w:rsid w:val="0043470E"/>
    <w:rsid w:val="004354C8"/>
    <w:rsid w:val="0043639B"/>
    <w:rsid w:val="004370C5"/>
    <w:rsid w:val="00437ACA"/>
    <w:rsid w:val="004404E3"/>
    <w:rsid w:val="00441100"/>
    <w:rsid w:val="00441E31"/>
    <w:rsid w:val="0044413E"/>
    <w:rsid w:val="0044444B"/>
    <w:rsid w:val="00445A65"/>
    <w:rsid w:val="00445ADE"/>
    <w:rsid w:val="00446025"/>
    <w:rsid w:val="00446FB5"/>
    <w:rsid w:val="00451CCE"/>
    <w:rsid w:val="0045456A"/>
    <w:rsid w:val="00454AED"/>
    <w:rsid w:val="00455AB1"/>
    <w:rsid w:val="004568FE"/>
    <w:rsid w:val="00456A8D"/>
    <w:rsid w:val="00460AF4"/>
    <w:rsid w:val="00462F9E"/>
    <w:rsid w:val="00466D0C"/>
    <w:rsid w:val="0046783E"/>
    <w:rsid w:val="004703D6"/>
    <w:rsid w:val="004705AF"/>
    <w:rsid w:val="004723EF"/>
    <w:rsid w:val="0047286C"/>
    <w:rsid w:val="00475E1C"/>
    <w:rsid w:val="00476A02"/>
    <w:rsid w:val="00480D70"/>
    <w:rsid w:val="004822E8"/>
    <w:rsid w:val="0048373E"/>
    <w:rsid w:val="004837D9"/>
    <w:rsid w:val="0048502F"/>
    <w:rsid w:val="00485303"/>
    <w:rsid w:val="00485AF6"/>
    <w:rsid w:val="004871D0"/>
    <w:rsid w:val="00487B43"/>
    <w:rsid w:val="00487F60"/>
    <w:rsid w:val="00490352"/>
    <w:rsid w:val="00490D3E"/>
    <w:rsid w:val="004914FC"/>
    <w:rsid w:val="00492824"/>
    <w:rsid w:val="00494595"/>
    <w:rsid w:val="00496F58"/>
    <w:rsid w:val="00497031"/>
    <w:rsid w:val="004A03E6"/>
    <w:rsid w:val="004A1B60"/>
    <w:rsid w:val="004A3D1B"/>
    <w:rsid w:val="004A4474"/>
    <w:rsid w:val="004A44F6"/>
    <w:rsid w:val="004A6079"/>
    <w:rsid w:val="004B0C32"/>
    <w:rsid w:val="004B0CE2"/>
    <w:rsid w:val="004B124F"/>
    <w:rsid w:val="004B1AF1"/>
    <w:rsid w:val="004B24A2"/>
    <w:rsid w:val="004B44F0"/>
    <w:rsid w:val="004B57E6"/>
    <w:rsid w:val="004C195D"/>
    <w:rsid w:val="004C4187"/>
    <w:rsid w:val="004C42C6"/>
    <w:rsid w:val="004C49E2"/>
    <w:rsid w:val="004C554E"/>
    <w:rsid w:val="004C588B"/>
    <w:rsid w:val="004C6971"/>
    <w:rsid w:val="004C7A0B"/>
    <w:rsid w:val="004D0D19"/>
    <w:rsid w:val="004D14FB"/>
    <w:rsid w:val="004D3AB6"/>
    <w:rsid w:val="004D46F8"/>
    <w:rsid w:val="004D5C0C"/>
    <w:rsid w:val="004D5FD7"/>
    <w:rsid w:val="004E1F09"/>
    <w:rsid w:val="004E352B"/>
    <w:rsid w:val="004E4034"/>
    <w:rsid w:val="004E59A3"/>
    <w:rsid w:val="004E623B"/>
    <w:rsid w:val="004E7404"/>
    <w:rsid w:val="004F18CB"/>
    <w:rsid w:val="004F274D"/>
    <w:rsid w:val="004F42D6"/>
    <w:rsid w:val="0050084A"/>
    <w:rsid w:val="00502354"/>
    <w:rsid w:val="005024C6"/>
    <w:rsid w:val="0050286B"/>
    <w:rsid w:val="0050567D"/>
    <w:rsid w:val="005066B7"/>
    <w:rsid w:val="00507D06"/>
    <w:rsid w:val="00510EF8"/>
    <w:rsid w:val="0051161D"/>
    <w:rsid w:val="00511AE9"/>
    <w:rsid w:val="005130D5"/>
    <w:rsid w:val="00513586"/>
    <w:rsid w:val="00513CC4"/>
    <w:rsid w:val="00514F17"/>
    <w:rsid w:val="00515B62"/>
    <w:rsid w:val="00515E67"/>
    <w:rsid w:val="0051687A"/>
    <w:rsid w:val="005176A2"/>
    <w:rsid w:val="00520696"/>
    <w:rsid w:val="005219D7"/>
    <w:rsid w:val="00521D6F"/>
    <w:rsid w:val="005224D9"/>
    <w:rsid w:val="00527C48"/>
    <w:rsid w:val="0053029E"/>
    <w:rsid w:val="005310FA"/>
    <w:rsid w:val="00533457"/>
    <w:rsid w:val="0053376E"/>
    <w:rsid w:val="00533E48"/>
    <w:rsid w:val="00534043"/>
    <w:rsid w:val="0053424B"/>
    <w:rsid w:val="0053431E"/>
    <w:rsid w:val="00534466"/>
    <w:rsid w:val="0053498F"/>
    <w:rsid w:val="005369B4"/>
    <w:rsid w:val="00544DFA"/>
    <w:rsid w:val="005509D5"/>
    <w:rsid w:val="00550AC9"/>
    <w:rsid w:val="0055177B"/>
    <w:rsid w:val="00551870"/>
    <w:rsid w:val="005527FA"/>
    <w:rsid w:val="00553680"/>
    <w:rsid w:val="00553C03"/>
    <w:rsid w:val="00553CC7"/>
    <w:rsid w:val="00554506"/>
    <w:rsid w:val="00555B07"/>
    <w:rsid w:val="00557CF8"/>
    <w:rsid w:val="00562728"/>
    <w:rsid w:val="0056278E"/>
    <w:rsid w:val="005635BB"/>
    <w:rsid w:val="00564128"/>
    <w:rsid w:val="00566129"/>
    <w:rsid w:val="00567B02"/>
    <w:rsid w:val="00570AAF"/>
    <w:rsid w:val="0057114A"/>
    <w:rsid w:val="00571A1B"/>
    <w:rsid w:val="0057262F"/>
    <w:rsid w:val="0057290C"/>
    <w:rsid w:val="0057304E"/>
    <w:rsid w:val="00573CE6"/>
    <w:rsid w:val="0057422B"/>
    <w:rsid w:val="005748D5"/>
    <w:rsid w:val="005765CF"/>
    <w:rsid w:val="00577990"/>
    <w:rsid w:val="0058067C"/>
    <w:rsid w:val="0058079B"/>
    <w:rsid w:val="00580A43"/>
    <w:rsid w:val="00581B1C"/>
    <w:rsid w:val="005827D2"/>
    <w:rsid w:val="00583EA4"/>
    <w:rsid w:val="00584278"/>
    <w:rsid w:val="00584990"/>
    <w:rsid w:val="005863BE"/>
    <w:rsid w:val="00586E89"/>
    <w:rsid w:val="0058756A"/>
    <w:rsid w:val="00590BA0"/>
    <w:rsid w:val="0059332A"/>
    <w:rsid w:val="00593AF8"/>
    <w:rsid w:val="00593B77"/>
    <w:rsid w:val="00593E0C"/>
    <w:rsid w:val="005950D0"/>
    <w:rsid w:val="00595ACE"/>
    <w:rsid w:val="00596586"/>
    <w:rsid w:val="00597841"/>
    <w:rsid w:val="005A149A"/>
    <w:rsid w:val="005A24E1"/>
    <w:rsid w:val="005A2C0C"/>
    <w:rsid w:val="005A2C94"/>
    <w:rsid w:val="005A2D15"/>
    <w:rsid w:val="005A31D1"/>
    <w:rsid w:val="005A3853"/>
    <w:rsid w:val="005A44D2"/>
    <w:rsid w:val="005A6B7C"/>
    <w:rsid w:val="005B0CEE"/>
    <w:rsid w:val="005B0D65"/>
    <w:rsid w:val="005B2D4C"/>
    <w:rsid w:val="005B5EE5"/>
    <w:rsid w:val="005B6855"/>
    <w:rsid w:val="005C19F2"/>
    <w:rsid w:val="005C2250"/>
    <w:rsid w:val="005C2375"/>
    <w:rsid w:val="005C34EB"/>
    <w:rsid w:val="005C3F19"/>
    <w:rsid w:val="005C4609"/>
    <w:rsid w:val="005C68FE"/>
    <w:rsid w:val="005C6A35"/>
    <w:rsid w:val="005D0E6D"/>
    <w:rsid w:val="005D0EE9"/>
    <w:rsid w:val="005D0F26"/>
    <w:rsid w:val="005D27B7"/>
    <w:rsid w:val="005D2FD1"/>
    <w:rsid w:val="005D475B"/>
    <w:rsid w:val="005D4BDC"/>
    <w:rsid w:val="005D57B1"/>
    <w:rsid w:val="005D6ECC"/>
    <w:rsid w:val="005E108D"/>
    <w:rsid w:val="005E12D9"/>
    <w:rsid w:val="005E1421"/>
    <w:rsid w:val="005E1901"/>
    <w:rsid w:val="005E3402"/>
    <w:rsid w:val="005E3853"/>
    <w:rsid w:val="005E5E58"/>
    <w:rsid w:val="005E634C"/>
    <w:rsid w:val="005E7D04"/>
    <w:rsid w:val="005F19CC"/>
    <w:rsid w:val="005F2CCF"/>
    <w:rsid w:val="005F46F2"/>
    <w:rsid w:val="005F5120"/>
    <w:rsid w:val="005F6A80"/>
    <w:rsid w:val="005F7A8A"/>
    <w:rsid w:val="00600CB4"/>
    <w:rsid w:val="00601BAA"/>
    <w:rsid w:val="00602CF6"/>
    <w:rsid w:val="00602D48"/>
    <w:rsid w:val="0060348A"/>
    <w:rsid w:val="006044D7"/>
    <w:rsid w:val="00605DB4"/>
    <w:rsid w:val="00605ED5"/>
    <w:rsid w:val="0060642B"/>
    <w:rsid w:val="006069AF"/>
    <w:rsid w:val="00606BD3"/>
    <w:rsid w:val="00607D5A"/>
    <w:rsid w:val="006107E8"/>
    <w:rsid w:val="00610B2F"/>
    <w:rsid w:val="00610C38"/>
    <w:rsid w:val="0061107C"/>
    <w:rsid w:val="006111BE"/>
    <w:rsid w:val="006117FB"/>
    <w:rsid w:val="00611E51"/>
    <w:rsid w:val="0061305F"/>
    <w:rsid w:val="0061371D"/>
    <w:rsid w:val="00614167"/>
    <w:rsid w:val="00614576"/>
    <w:rsid w:val="006146E8"/>
    <w:rsid w:val="00614FBB"/>
    <w:rsid w:val="00620653"/>
    <w:rsid w:val="006212B2"/>
    <w:rsid w:val="006215EF"/>
    <w:rsid w:val="006222C4"/>
    <w:rsid w:val="006241A8"/>
    <w:rsid w:val="006243D2"/>
    <w:rsid w:val="0062454D"/>
    <w:rsid w:val="00625983"/>
    <w:rsid w:val="00625C5D"/>
    <w:rsid w:val="006270FF"/>
    <w:rsid w:val="00627DF6"/>
    <w:rsid w:val="0063094A"/>
    <w:rsid w:val="00630F82"/>
    <w:rsid w:val="006312D8"/>
    <w:rsid w:val="006312E2"/>
    <w:rsid w:val="00632671"/>
    <w:rsid w:val="00633A6F"/>
    <w:rsid w:val="006351A0"/>
    <w:rsid w:val="00637422"/>
    <w:rsid w:val="00641216"/>
    <w:rsid w:val="00641D84"/>
    <w:rsid w:val="0064313A"/>
    <w:rsid w:val="00643AF8"/>
    <w:rsid w:val="00643C97"/>
    <w:rsid w:val="00647F78"/>
    <w:rsid w:val="00650397"/>
    <w:rsid w:val="0065040F"/>
    <w:rsid w:val="0065073C"/>
    <w:rsid w:val="00650CA2"/>
    <w:rsid w:val="00651168"/>
    <w:rsid w:val="0065124B"/>
    <w:rsid w:val="00651540"/>
    <w:rsid w:val="006528EC"/>
    <w:rsid w:val="00653363"/>
    <w:rsid w:val="00653618"/>
    <w:rsid w:val="00653817"/>
    <w:rsid w:val="00654AC6"/>
    <w:rsid w:val="00655B82"/>
    <w:rsid w:val="00656CEE"/>
    <w:rsid w:val="0066190D"/>
    <w:rsid w:val="00661B91"/>
    <w:rsid w:val="00664C8F"/>
    <w:rsid w:val="00664F9A"/>
    <w:rsid w:val="00664FA5"/>
    <w:rsid w:val="00666AB7"/>
    <w:rsid w:val="0066713E"/>
    <w:rsid w:val="00670FBB"/>
    <w:rsid w:val="00673386"/>
    <w:rsid w:val="00673FB5"/>
    <w:rsid w:val="0067417F"/>
    <w:rsid w:val="006749ED"/>
    <w:rsid w:val="00674AAB"/>
    <w:rsid w:val="00675715"/>
    <w:rsid w:val="00676066"/>
    <w:rsid w:val="00676C59"/>
    <w:rsid w:val="00680BD4"/>
    <w:rsid w:val="00681108"/>
    <w:rsid w:val="00683A91"/>
    <w:rsid w:val="00683EF2"/>
    <w:rsid w:val="00686780"/>
    <w:rsid w:val="00686D5D"/>
    <w:rsid w:val="006874A5"/>
    <w:rsid w:val="00687AC0"/>
    <w:rsid w:val="00691B28"/>
    <w:rsid w:val="006922FA"/>
    <w:rsid w:val="0069373A"/>
    <w:rsid w:val="0069389A"/>
    <w:rsid w:val="00695863"/>
    <w:rsid w:val="00696E6E"/>
    <w:rsid w:val="006974EE"/>
    <w:rsid w:val="006A0274"/>
    <w:rsid w:val="006A298E"/>
    <w:rsid w:val="006A2C0D"/>
    <w:rsid w:val="006A3BDE"/>
    <w:rsid w:val="006A476C"/>
    <w:rsid w:val="006A573B"/>
    <w:rsid w:val="006A62F3"/>
    <w:rsid w:val="006A6B96"/>
    <w:rsid w:val="006A6C42"/>
    <w:rsid w:val="006A6EBC"/>
    <w:rsid w:val="006A785A"/>
    <w:rsid w:val="006B03D4"/>
    <w:rsid w:val="006B2161"/>
    <w:rsid w:val="006B2392"/>
    <w:rsid w:val="006B265B"/>
    <w:rsid w:val="006B26F1"/>
    <w:rsid w:val="006B28DD"/>
    <w:rsid w:val="006B3A08"/>
    <w:rsid w:val="006B3F2C"/>
    <w:rsid w:val="006B4785"/>
    <w:rsid w:val="006B56F5"/>
    <w:rsid w:val="006B5C23"/>
    <w:rsid w:val="006B629A"/>
    <w:rsid w:val="006C1E0B"/>
    <w:rsid w:val="006C20C4"/>
    <w:rsid w:val="006C3157"/>
    <w:rsid w:val="006C4750"/>
    <w:rsid w:val="006C5615"/>
    <w:rsid w:val="006C6433"/>
    <w:rsid w:val="006C6900"/>
    <w:rsid w:val="006C7870"/>
    <w:rsid w:val="006D107B"/>
    <w:rsid w:val="006D10A6"/>
    <w:rsid w:val="006D19CA"/>
    <w:rsid w:val="006D19E2"/>
    <w:rsid w:val="006D417A"/>
    <w:rsid w:val="006D428B"/>
    <w:rsid w:val="006D5849"/>
    <w:rsid w:val="006D5C17"/>
    <w:rsid w:val="006D7B7C"/>
    <w:rsid w:val="006E0648"/>
    <w:rsid w:val="006E06B7"/>
    <w:rsid w:val="006F2C04"/>
    <w:rsid w:val="006F3328"/>
    <w:rsid w:val="006F33A0"/>
    <w:rsid w:val="006F372C"/>
    <w:rsid w:val="006F3AA0"/>
    <w:rsid w:val="006F3C51"/>
    <w:rsid w:val="006F3DA2"/>
    <w:rsid w:val="006F4734"/>
    <w:rsid w:val="006F4F8E"/>
    <w:rsid w:val="006F5AB4"/>
    <w:rsid w:val="006F5AED"/>
    <w:rsid w:val="006F6B7B"/>
    <w:rsid w:val="00705F62"/>
    <w:rsid w:val="00707040"/>
    <w:rsid w:val="00707EF6"/>
    <w:rsid w:val="00710C8B"/>
    <w:rsid w:val="00711E88"/>
    <w:rsid w:val="00712719"/>
    <w:rsid w:val="00712C20"/>
    <w:rsid w:val="00713262"/>
    <w:rsid w:val="0071763A"/>
    <w:rsid w:val="00717CDD"/>
    <w:rsid w:val="00717DBB"/>
    <w:rsid w:val="00717E05"/>
    <w:rsid w:val="00721219"/>
    <w:rsid w:val="007212B2"/>
    <w:rsid w:val="00722734"/>
    <w:rsid w:val="00722AAD"/>
    <w:rsid w:val="00722D84"/>
    <w:rsid w:val="007234D5"/>
    <w:rsid w:val="0072589D"/>
    <w:rsid w:val="00727C31"/>
    <w:rsid w:val="007307C5"/>
    <w:rsid w:val="00732B62"/>
    <w:rsid w:val="00732E23"/>
    <w:rsid w:val="007339C0"/>
    <w:rsid w:val="007353F1"/>
    <w:rsid w:val="00735769"/>
    <w:rsid w:val="0073625D"/>
    <w:rsid w:val="00736FCF"/>
    <w:rsid w:val="00743599"/>
    <w:rsid w:val="007443A5"/>
    <w:rsid w:val="007443CD"/>
    <w:rsid w:val="007445BE"/>
    <w:rsid w:val="00747237"/>
    <w:rsid w:val="00747775"/>
    <w:rsid w:val="00753128"/>
    <w:rsid w:val="00753183"/>
    <w:rsid w:val="00753817"/>
    <w:rsid w:val="00753FDD"/>
    <w:rsid w:val="007543D1"/>
    <w:rsid w:val="00755314"/>
    <w:rsid w:val="007564F3"/>
    <w:rsid w:val="00756714"/>
    <w:rsid w:val="00756C38"/>
    <w:rsid w:val="00757C79"/>
    <w:rsid w:val="0076049B"/>
    <w:rsid w:val="007604FB"/>
    <w:rsid w:val="00760D62"/>
    <w:rsid w:val="00761036"/>
    <w:rsid w:val="007612CC"/>
    <w:rsid w:val="007621DD"/>
    <w:rsid w:val="00767143"/>
    <w:rsid w:val="00771F63"/>
    <w:rsid w:val="00772DAE"/>
    <w:rsid w:val="00773C82"/>
    <w:rsid w:val="00773CD1"/>
    <w:rsid w:val="00776436"/>
    <w:rsid w:val="00776897"/>
    <w:rsid w:val="0077709D"/>
    <w:rsid w:val="00781237"/>
    <w:rsid w:val="0078177F"/>
    <w:rsid w:val="00783706"/>
    <w:rsid w:val="007865CC"/>
    <w:rsid w:val="0078755A"/>
    <w:rsid w:val="00787C9C"/>
    <w:rsid w:val="007925F8"/>
    <w:rsid w:val="00794200"/>
    <w:rsid w:val="0079504A"/>
    <w:rsid w:val="00795904"/>
    <w:rsid w:val="007970A0"/>
    <w:rsid w:val="007A2719"/>
    <w:rsid w:val="007A2C48"/>
    <w:rsid w:val="007A3809"/>
    <w:rsid w:val="007A55BD"/>
    <w:rsid w:val="007A5AF9"/>
    <w:rsid w:val="007A5C03"/>
    <w:rsid w:val="007B0503"/>
    <w:rsid w:val="007B14EA"/>
    <w:rsid w:val="007B1668"/>
    <w:rsid w:val="007B16E5"/>
    <w:rsid w:val="007B1E2D"/>
    <w:rsid w:val="007B3381"/>
    <w:rsid w:val="007B5B50"/>
    <w:rsid w:val="007B5F5C"/>
    <w:rsid w:val="007C009A"/>
    <w:rsid w:val="007C00AE"/>
    <w:rsid w:val="007C0530"/>
    <w:rsid w:val="007C24B0"/>
    <w:rsid w:val="007C36DE"/>
    <w:rsid w:val="007C3740"/>
    <w:rsid w:val="007C4758"/>
    <w:rsid w:val="007D1C22"/>
    <w:rsid w:val="007D28A6"/>
    <w:rsid w:val="007D33E2"/>
    <w:rsid w:val="007D3D25"/>
    <w:rsid w:val="007D508F"/>
    <w:rsid w:val="007D64B8"/>
    <w:rsid w:val="007D6944"/>
    <w:rsid w:val="007D707E"/>
    <w:rsid w:val="007E0B2B"/>
    <w:rsid w:val="007E3BBC"/>
    <w:rsid w:val="007E5568"/>
    <w:rsid w:val="007E67F3"/>
    <w:rsid w:val="007F11B9"/>
    <w:rsid w:val="007F3558"/>
    <w:rsid w:val="007F3DC9"/>
    <w:rsid w:val="007F4B42"/>
    <w:rsid w:val="007F6E98"/>
    <w:rsid w:val="007F7A89"/>
    <w:rsid w:val="00803B07"/>
    <w:rsid w:val="00804BC3"/>
    <w:rsid w:val="008053AB"/>
    <w:rsid w:val="00806228"/>
    <w:rsid w:val="00810DFD"/>
    <w:rsid w:val="008133DB"/>
    <w:rsid w:val="00814052"/>
    <w:rsid w:val="00816563"/>
    <w:rsid w:val="0082005D"/>
    <w:rsid w:val="00821329"/>
    <w:rsid w:val="0082268C"/>
    <w:rsid w:val="00822C49"/>
    <w:rsid w:val="008237DF"/>
    <w:rsid w:val="00823FD6"/>
    <w:rsid w:val="00824EF5"/>
    <w:rsid w:val="00824F23"/>
    <w:rsid w:val="00831732"/>
    <w:rsid w:val="00831956"/>
    <w:rsid w:val="00831B62"/>
    <w:rsid w:val="00831DAA"/>
    <w:rsid w:val="00832157"/>
    <w:rsid w:val="00832C6D"/>
    <w:rsid w:val="00833589"/>
    <w:rsid w:val="00833D9E"/>
    <w:rsid w:val="0083549F"/>
    <w:rsid w:val="008356AF"/>
    <w:rsid w:val="0083591D"/>
    <w:rsid w:val="00836CF9"/>
    <w:rsid w:val="0083704E"/>
    <w:rsid w:val="00837BB8"/>
    <w:rsid w:val="008425A5"/>
    <w:rsid w:val="00843281"/>
    <w:rsid w:val="00844DC6"/>
    <w:rsid w:val="00845A60"/>
    <w:rsid w:val="008472C8"/>
    <w:rsid w:val="00847764"/>
    <w:rsid w:val="00850005"/>
    <w:rsid w:val="00851EA2"/>
    <w:rsid w:val="008522A0"/>
    <w:rsid w:val="008538F3"/>
    <w:rsid w:val="00854865"/>
    <w:rsid w:val="00863BA5"/>
    <w:rsid w:val="00864D0D"/>
    <w:rsid w:val="008657CF"/>
    <w:rsid w:val="0086662B"/>
    <w:rsid w:val="00867116"/>
    <w:rsid w:val="0087050F"/>
    <w:rsid w:val="00870F95"/>
    <w:rsid w:val="00871634"/>
    <w:rsid w:val="0087217B"/>
    <w:rsid w:val="00875083"/>
    <w:rsid w:val="0087547D"/>
    <w:rsid w:val="00877644"/>
    <w:rsid w:val="0087779D"/>
    <w:rsid w:val="008807F9"/>
    <w:rsid w:val="0088108F"/>
    <w:rsid w:val="008812C8"/>
    <w:rsid w:val="008851C6"/>
    <w:rsid w:val="008859A6"/>
    <w:rsid w:val="008859ED"/>
    <w:rsid w:val="0088610A"/>
    <w:rsid w:val="00887E66"/>
    <w:rsid w:val="00887E7D"/>
    <w:rsid w:val="00891441"/>
    <w:rsid w:val="00892A56"/>
    <w:rsid w:val="00894034"/>
    <w:rsid w:val="00894864"/>
    <w:rsid w:val="00895C41"/>
    <w:rsid w:val="008A0717"/>
    <w:rsid w:val="008A0930"/>
    <w:rsid w:val="008A2AF6"/>
    <w:rsid w:val="008A348B"/>
    <w:rsid w:val="008A40C4"/>
    <w:rsid w:val="008A697C"/>
    <w:rsid w:val="008A6D91"/>
    <w:rsid w:val="008A6E09"/>
    <w:rsid w:val="008A7197"/>
    <w:rsid w:val="008B2F84"/>
    <w:rsid w:val="008B3CDF"/>
    <w:rsid w:val="008B48B5"/>
    <w:rsid w:val="008B5E6A"/>
    <w:rsid w:val="008B607B"/>
    <w:rsid w:val="008B7688"/>
    <w:rsid w:val="008B7B5C"/>
    <w:rsid w:val="008C0F42"/>
    <w:rsid w:val="008C1D5B"/>
    <w:rsid w:val="008C3742"/>
    <w:rsid w:val="008C37E9"/>
    <w:rsid w:val="008C4881"/>
    <w:rsid w:val="008C49CA"/>
    <w:rsid w:val="008C4B8A"/>
    <w:rsid w:val="008C4BBD"/>
    <w:rsid w:val="008C6AE9"/>
    <w:rsid w:val="008D0948"/>
    <w:rsid w:val="008D20AB"/>
    <w:rsid w:val="008D4E0B"/>
    <w:rsid w:val="008D5BF6"/>
    <w:rsid w:val="008D7175"/>
    <w:rsid w:val="008E043C"/>
    <w:rsid w:val="008E0495"/>
    <w:rsid w:val="008E278A"/>
    <w:rsid w:val="008E4C31"/>
    <w:rsid w:val="008E63B2"/>
    <w:rsid w:val="008E7E1E"/>
    <w:rsid w:val="008F0581"/>
    <w:rsid w:val="008F3EA0"/>
    <w:rsid w:val="008F4E48"/>
    <w:rsid w:val="008F5E81"/>
    <w:rsid w:val="008F6174"/>
    <w:rsid w:val="008F6177"/>
    <w:rsid w:val="008F71E2"/>
    <w:rsid w:val="008F7A0B"/>
    <w:rsid w:val="009008BA"/>
    <w:rsid w:val="00902365"/>
    <w:rsid w:val="00904D24"/>
    <w:rsid w:val="00904F41"/>
    <w:rsid w:val="0090520F"/>
    <w:rsid w:val="009070C8"/>
    <w:rsid w:val="00907880"/>
    <w:rsid w:val="00910183"/>
    <w:rsid w:val="0091095E"/>
    <w:rsid w:val="0091182C"/>
    <w:rsid w:val="0091488B"/>
    <w:rsid w:val="009152D6"/>
    <w:rsid w:val="00915A38"/>
    <w:rsid w:val="00915A5B"/>
    <w:rsid w:val="00916043"/>
    <w:rsid w:val="00917138"/>
    <w:rsid w:val="00917A53"/>
    <w:rsid w:val="009213D2"/>
    <w:rsid w:val="00921914"/>
    <w:rsid w:val="00921E88"/>
    <w:rsid w:val="009224A8"/>
    <w:rsid w:val="00922662"/>
    <w:rsid w:val="0092529F"/>
    <w:rsid w:val="00925E79"/>
    <w:rsid w:val="00927E6C"/>
    <w:rsid w:val="009306DB"/>
    <w:rsid w:val="0093167B"/>
    <w:rsid w:val="0093242A"/>
    <w:rsid w:val="009325E6"/>
    <w:rsid w:val="00933D98"/>
    <w:rsid w:val="00934766"/>
    <w:rsid w:val="00934E54"/>
    <w:rsid w:val="0093520A"/>
    <w:rsid w:val="0093729B"/>
    <w:rsid w:val="009379B5"/>
    <w:rsid w:val="00941821"/>
    <w:rsid w:val="009419A4"/>
    <w:rsid w:val="0094253A"/>
    <w:rsid w:val="00943771"/>
    <w:rsid w:val="00944A79"/>
    <w:rsid w:val="0094719F"/>
    <w:rsid w:val="00947B77"/>
    <w:rsid w:val="00952629"/>
    <w:rsid w:val="0095429B"/>
    <w:rsid w:val="009551C1"/>
    <w:rsid w:val="00956A92"/>
    <w:rsid w:val="0095788E"/>
    <w:rsid w:val="009604AF"/>
    <w:rsid w:val="0096301E"/>
    <w:rsid w:val="00963D4C"/>
    <w:rsid w:val="0096446F"/>
    <w:rsid w:val="009644DD"/>
    <w:rsid w:val="009666EB"/>
    <w:rsid w:val="00970952"/>
    <w:rsid w:val="0097186B"/>
    <w:rsid w:val="00972A66"/>
    <w:rsid w:val="00974EC2"/>
    <w:rsid w:val="00977666"/>
    <w:rsid w:val="00977E25"/>
    <w:rsid w:val="00980007"/>
    <w:rsid w:val="009801D4"/>
    <w:rsid w:val="009804E2"/>
    <w:rsid w:val="0098240F"/>
    <w:rsid w:val="00982DEE"/>
    <w:rsid w:val="009836D9"/>
    <w:rsid w:val="00985442"/>
    <w:rsid w:val="00985C14"/>
    <w:rsid w:val="00986631"/>
    <w:rsid w:val="009878D3"/>
    <w:rsid w:val="00990CD6"/>
    <w:rsid w:val="00991758"/>
    <w:rsid w:val="009930CF"/>
    <w:rsid w:val="00994548"/>
    <w:rsid w:val="00997257"/>
    <w:rsid w:val="009A0B38"/>
    <w:rsid w:val="009A1F01"/>
    <w:rsid w:val="009A305E"/>
    <w:rsid w:val="009A35C4"/>
    <w:rsid w:val="009A4D16"/>
    <w:rsid w:val="009A5BFC"/>
    <w:rsid w:val="009A65AB"/>
    <w:rsid w:val="009B0F71"/>
    <w:rsid w:val="009B245D"/>
    <w:rsid w:val="009B2F3A"/>
    <w:rsid w:val="009B30F4"/>
    <w:rsid w:val="009B3395"/>
    <w:rsid w:val="009B46B0"/>
    <w:rsid w:val="009B6627"/>
    <w:rsid w:val="009C075E"/>
    <w:rsid w:val="009C406B"/>
    <w:rsid w:val="009C42A9"/>
    <w:rsid w:val="009C4611"/>
    <w:rsid w:val="009C4BDD"/>
    <w:rsid w:val="009C6226"/>
    <w:rsid w:val="009C6CFC"/>
    <w:rsid w:val="009C6D33"/>
    <w:rsid w:val="009C7586"/>
    <w:rsid w:val="009D1116"/>
    <w:rsid w:val="009D13F6"/>
    <w:rsid w:val="009D471D"/>
    <w:rsid w:val="009D4952"/>
    <w:rsid w:val="009D5EF6"/>
    <w:rsid w:val="009D6C5F"/>
    <w:rsid w:val="009E33FF"/>
    <w:rsid w:val="009F1519"/>
    <w:rsid w:val="009F1E9C"/>
    <w:rsid w:val="009F22BB"/>
    <w:rsid w:val="009F264D"/>
    <w:rsid w:val="009F55EE"/>
    <w:rsid w:val="009F6A71"/>
    <w:rsid w:val="009F6CE0"/>
    <w:rsid w:val="009F7138"/>
    <w:rsid w:val="00A032EA"/>
    <w:rsid w:val="00A03A23"/>
    <w:rsid w:val="00A04386"/>
    <w:rsid w:val="00A0595D"/>
    <w:rsid w:val="00A05C96"/>
    <w:rsid w:val="00A062B0"/>
    <w:rsid w:val="00A06A3C"/>
    <w:rsid w:val="00A07BA4"/>
    <w:rsid w:val="00A12440"/>
    <w:rsid w:val="00A128CC"/>
    <w:rsid w:val="00A13538"/>
    <w:rsid w:val="00A14AB5"/>
    <w:rsid w:val="00A165CB"/>
    <w:rsid w:val="00A16881"/>
    <w:rsid w:val="00A17FAC"/>
    <w:rsid w:val="00A20733"/>
    <w:rsid w:val="00A20A7A"/>
    <w:rsid w:val="00A20DF0"/>
    <w:rsid w:val="00A226C1"/>
    <w:rsid w:val="00A2271D"/>
    <w:rsid w:val="00A2480D"/>
    <w:rsid w:val="00A24AA3"/>
    <w:rsid w:val="00A2597C"/>
    <w:rsid w:val="00A2677F"/>
    <w:rsid w:val="00A26CFD"/>
    <w:rsid w:val="00A271A0"/>
    <w:rsid w:val="00A27DDC"/>
    <w:rsid w:val="00A30746"/>
    <w:rsid w:val="00A30899"/>
    <w:rsid w:val="00A30A7B"/>
    <w:rsid w:val="00A314C2"/>
    <w:rsid w:val="00A328F0"/>
    <w:rsid w:val="00A331C2"/>
    <w:rsid w:val="00A339DC"/>
    <w:rsid w:val="00A35A26"/>
    <w:rsid w:val="00A360CF"/>
    <w:rsid w:val="00A43239"/>
    <w:rsid w:val="00A4356D"/>
    <w:rsid w:val="00A43DDF"/>
    <w:rsid w:val="00A44411"/>
    <w:rsid w:val="00A46B8A"/>
    <w:rsid w:val="00A505CB"/>
    <w:rsid w:val="00A5240A"/>
    <w:rsid w:val="00A524BE"/>
    <w:rsid w:val="00A52913"/>
    <w:rsid w:val="00A53097"/>
    <w:rsid w:val="00A54647"/>
    <w:rsid w:val="00A57948"/>
    <w:rsid w:val="00A57D40"/>
    <w:rsid w:val="00A60ACE"/>
    <w:rsid w:val="00A617B8"/>
    <w:rsid w:val="00A618A1"/>
    <w:rsid w:val="00A61994"/>
    <w:rsid w:val="00A61E0E"/>
    <w:rsid w:val="00A6231C"/>
    <w:rsid w:val="00A6559A"/>
    <w:rsid w:val="00A65DE7"/>
    <w:rsid w:val="00A67992"/>
    <w:rsid w:val="00A67F50"/>
    <w:rsid w:val="00A700B7"/>
    <w:rsid w:val="00A702D4"/>
    <w:rsid w:val="00A703E6"/>
    <w:rsid w:val="00A71303"/>
    <w:rsid w:val="00A71BAE"/>
    <w:rsid w:val="00A72D03"/>
    <w:rsid w:val="00A75A8B"/>
    <w:rsid w:val="00A76148"/>
    <w:rsid w:val="00A769EE"/>
    <w:rsid w:val="00A802D4"/>
    <w:rsid w:val="00A8031B"/>
    <w:rsid w:val="00A81720"/>
    <w:rsid w:val="00A81BED"/>
    <w:rsid w:val="00A82DD6"/>
    <w:rsid w:val="00A83849"/>
    <w:rsid w:val="00A839B9"/>
    <w:rsid w:val="00A83AE3"/>
    <w:rsid w:val="00A8454A"/>
    <w:rsid w:val="00A85879"/>
    <w:rsid w:val="00A90FFB"/>
    <w:rsid w:val="00A9551C"/>
    <w:rsid w:val="00A95801"/>
    <w:rsid w:val="00A95FD6"/>
    <w:rsid w:val="00A96936"/>
    <w:rsid w:val="00A96B73"/>
    <w:rsid w:val="00AA0310"/>
    <w:rsid w:val="00AA0CAD"/>
    <w:rsid w:val="00AA2416"/>
    <w:rsid w:val="00AA4207"/>
    <w:rsid w:val="00AA6198"/>
    <w:rsid w:val="00AA6CA8"/>
    <w:rsid w:val="00AA743C"/>
    <w:rsid w:val="00AB02A0"/>
    <w:rsid w:val="00AB099D"/>
    <w:rsid w:val="00AB17FA"/>
    <w:rsid w:val="00AB1DDB"/>
    <w:rsid w:val="00AB3E82"/>
    <w:rsid w:val="00AB51BF"/>
    <w:rsid w:val="00AB5492"/>
    <w:rsid w:val="00AB5671"/>
    <w:rsid w:val="00AB7984"/>
    <w:rsid w:val="00AC13BF"/>
    <w:rsid w:val="00AC2EFB"/>
    <w:rsid w:val="00AC4008"/>
    <w:rsid w:val="00AC6B34"/>
    <w:rsid w:val="00AC7B6E"/>
    <w:rsid w:val="00AC7CD2"/>
    <w:rsid w:val="00AD0A1A"/>
    <w:rsid w:val="00AD0D15"/>
    <w:rsid w:val="00AD1508"/>
    <w:rsid w:val="00AD1F94"/>
    <w:rsid w:val="00AD299B"/>
    <w:rsid w:val="00AD3B9A"/>
    <w:rsid w:val="00AD5D71"/>
    <w:rsid w:val="00AD60F5"/>
    <w:rsid w:val="00AD6608"/>
    <w:rsid w:val="00AD765D"/>
    <w:rsid w:val="00AD7991"/>
    <w:rsid w:val="00AE1394"/>
    <w:rsid w:val="00AE1A86"/>
    <w:rsid w:val="00AE22A3"/>
    <w:rsid w:val="00AE2625"/>
    <w:rsid w:val="00AE2C8E"/>
    <w:rsid w:val="00AE3207"/>
    <w:rsid w:val="00AE32DD"/>
    <w:rsid w:val="00AE37AD"/>
    <w:rsid w:val="00AE4F2D"/>
    <w:rsid w:val="00AE73D4"/>
    <w:rsid w:val="00AF1D3D"/>
    <w:rsid w:val="00AF52D3"/>
    <w:rsid w:val="00B005AF"/>
    <w:rsid w:val="00B0073F"/>
    <w:rsid w:val="00B015D8"/>
    <w:rsid w:val="00B01605"/>
    <w:rsid w:val="00B021E3"/>
    <w:rsid w:val="00B02DA5"/>
    <w:rsid w:val="00B02FF2"/>
    <w:rsid w:val="00B03E61"/>
    <w:rsid w:val="00B054E5"/>
    <w:rsid w:val="00B05CD9"/>
    <w:rsid w:val="00B05F7B"/>
    <w:rsid w:val="00B06630"/>
    <w:rsid w:val="00B11684"/>
    <w:rsid w:val="00B12574"/>
    <w:rsid w:val="00B13358"/>
    <w:rsid w:val="00B164A6"/>
    <w:rsid w:val="00B16E9D"/>
    <w:rsid w:val="00B22B57"/>
    <w:rsid w:val="00B245AB"/>
    <w:rsid w:val="00B25D7C"/>
    <w:rsid w:val="00B26E66"/>
    <w:rsid w:val="00B325F6"/>
    <w:rsid w:val="00B33095"/>
    <w:rsid w:val="00B33C8D"/>
    <w:rsid w:val="00B34119"/>
    <w:rsid w:val="00B37FE6"/>
    <w:rsid w:val="00B40317"/>
    <w:rsid w:val="00B425C7"/>
    <w:rsid w:val="00B431A1"/>
    <w:rsid w:val="00B44889"/>
    <w:rsid w:val="00B45CD7"/>
    <w:rsid w:val="00B46102"/>
    <w:rsid w:val="00B46395"/>
    <w:rsid w:val="00B46A88"/>
    <w:rsid w:val="00B4765B"/>
    <w:rsid w:val="00B4786B"/>
    <w:rsid w:val="00B47B18"/>
    <w:rsid w:val="00B51F17"/>
    <w:rsid w:val="00B52186"/>
    <w:rsid w:val="00B521D6"/>
    <w:rsid w:val="00B5223F"/>
    <w:rsid w:val="00B5332C"/>
    <w:rsid w:val="00B565DB"/>
    <w:rsid w:val="00B61349"/>
    <w:rsid w:val="00B61F7E"/>
    <w:rsid w:val="00B624BE"/>
    <w:rsid w:val="00B631AB"/>
    <w:rsid w:val="00B63834"/>
    <w:rsid w:val="00B65067"/>
    <w:rsid w:val="00B659A7"/>
    <w:rsid w:val="00B675CE"/>
    <w:rsid w:val="00B67B01"/>
    <w:rsid w:val="00B7103A"/>
    <w:rsid w:val="00B7249C"/>
    <w:rsid w:val="00B72A60"/>
    <w:rsid w:val="00B72B3C"/>
    <w:rsid w:val="00B72F11"/>
    <w:rsid w:val="00B72FFA"/>
    <w:rsid w:val="00B73F79"/>
    <w:rsid w:val="00B745B0"/>
    <w:rsid w:val="00B76083"/>
    <w:rsid w:val="00B76254"/>
    <w:rsid w:val="00B764DF"/>
    <w:rsid w:val="00B770BE"/>
    <w:rsid w:val="00B8022D"/>
    <w:rsid w:val="00B80553"/>
    <w:rsid w:val="00B8143B"/>
    <w:rsid w:val="00B82632"/>
    <w:rsid w:val="00B862F8"/>
    <w:rsid w:val="00B8660E"/>
    <w:rsid w:val="00B875B5"/>
    <w:rsid w:val="00B916B2"/>
    <w:rsid w:val="00B91B63"/>
    <w:rsid w:val="00B92C68"/>
    <w:rsid w:val="00B94464"/>
    <w:rsid w:val="00B948D1"/>
    <w:rsid w:val="00B95FA2"/>
    <w:rsid w:val="00B96048"/>
    <w:rsid w:val="00B96BD9"/>
    <w:rsid w:val="00B97887"/>
    <w:rsid w:val="00BA1471"/>
    <w:rsid w:val="00BA3FC1"/>
    <w:rsid w:val="00BA4705"/>
    <w:rsid w:val="00BA57F6"/>
    <w:rsid w:val="00BA59DD"/>
    <w:rsid w:val="00BA5D15"/>
    <w:rsid w:val="00BA6A3B"/>
    <w:rsid w:val="00BA78BA"/>
    <w:rsid w:val="00BA7915"/>
    <w:rsid w:val="00BB0888"/>
    <w:rsid w:val="00BB2492"/>
    <w:rsid w:val="00BB2C39"/>
    <w:rsid w:val="00BB47AA"/>
    <w:rsid w:val="00BB56AD"/>
    <w:rsid w:val="00BB5F42"/>
    <w:rsid w:val="00BB7B3F"/>
    <w:rsid w:val="00BC027F"/>
    <w:rsid w:val="00BC08A0"/>
    <w:rsid w:val="00BC0E48"/>
    <w:rsid w:val="00BC0EFE"/>
    <w:rsid w:val="00BC2000"/>
    <w:rsid w:val="00BC2E7E"/>
    <w:rsid w:val="00BC3008"/>
    <w:rsid w:val="00BC3F39"/>
    <w:rsid w:val="00BC3F5C"/>
    <w:rsid w:val="00BC6457"/>
    <w:rsid w:val="00BC7AE4"/>
    <w:rsid w:val="00BD13EE"/>
    <w:rsid w:val="00BD21BD"/>
    <w:rsid w:val="00BD2A6C"/>
    <w:rsid w:val="00BD548D"/>
    <w:rsid w:val="00BD633B"/>
    <w:rsid w:val="00BD6730"/>
    <w:rsid w:val="00BE3541"/>
    <w:rsid w:val="00BE4241"/>
    <w:rsid w:val="00BE5A8B"/>
    <w:rsid w:val="00BE6D07"/>
    <w:rsid w:val="00BF0A7C"/>
    <w:rsid w:val="00BF1859"/>
    <w:rsid w:val="00BF4003"/>
    <w:rsid w:val="00BF4203"/>
    <w:rsid w:val="00BF4CE9"/>
    <w:rsid w:val="00BF648D"/>
    <w:rsid w:val="00BF6933"/>
    <w:rsid w:val="00C00133"/>
    <w:rsid w:val="00C00867"/>
    <w:rsid w:val="00C01B6B"/>
    <w:rsid w:val="00C02288"/>
    <w:rsid w:val="00C02C81"/>
    <w:rsid w:val="00C047AE"/>
    <w:rsid w:val="00C0576E"/>
    <w:rsid w:val="00C05D33"/>
    <w:rsid w:val="00C11297"/>
    <w:rsid w:val="00C11AEF"/>
    <w:rsid w:val="00C12FD7"/>
    <w:rsid w:val="00C14764"/>
    <w:rsid w:val="00C14BB9"/>
    <w:rsid w:val="00C14D9C"/>
    <w:rsid w:val="00C17771"/>
    <w:rsid w:val="00C2056C"/>
    <w:rsid w:val="00C2099D"/>
    <w:rsid w:val="00C20A4E"/>
    <w:rsid w:val="00C220A3"/>
    <w:rsid w:val="00C25F82"/>
    <w:rsid w:val="00C27EC0"/>
    <w:rsid w:val="00C30343"/>
    <w:rsid w:val="00C308E9"/>
    <w:rsid w:val="00C30DD4"/>
    <w:rsid w:val="00C316FB"/>
    <w:rsid w:val="00C32702"/>
    <w:rsid w:val="00C33F2F"/>
    <w:rsid w:val="00C359E9"/>
    <w:rsid w:val="00C36ACD"/>
    <w:rsid w:val="00C36EDC"/>
    <w:rsid w:val="00C42995"/>
    <w:rsid w:val="00C438DE"/>
    <w:rsid w:val="00C44CFE"/>
    <w:rsid w:val="00C45C4C"/>
    <w:rsid w:val="00C45CAC"/>
    <w:rsid w:val="00C46115"/>
    <w:rsid w:val="00C47E37"/>
    <w:rsid w:val="00C501AC"/>
    <w:rsid w:val="00C50D01"/>
    <w:rsid w:val="00C512E9"/>
    <w:rsid w:val="00C52388"/>
    <w:rsid w:val="00C529FB"/>
    <w:rsid w:val="00C52F2A"/>
    <w:rsid w:val="00C57979"/>
    <w:rsid w:val="00C65622"/>
    <w:rsid w:val="00C6742C"/>
    <w:rsid w:val="00C678A9"/>
    <w:rsid w:val="00C7032E"/>
    <w:rsid w:val="00C70B3A"/>
    <w:rsid w:val="00C72823"/>
    <w:rsid w:val="00C730A1"/>
    <w:rsid w:val="00C739A0"/>
    <w:rsid w:val="00C73B4E"/>
    <w:rsid w:val="00C74043"/>
    <w:rsid w:val="00C74328"/>
    <w:rsid w:val="00C74B25"/>
    <w:rsid w:val="00C755A5"/>
    <w:rsid w:val="00C76360"/>
    <w:rsid w:val="00C76B31"/>
    <w:rsid w:val="00C76FFB"/>
    <w:rsid w:val="00C77F9C"/>
    <w:rsid w:val="00C81C7C"/>
    <w:rsid w:val="00C84B85"/>
    <w:rsid w:val="00C85B1A"/>
    <w:rsid w:val="00C85CBE"/>
    <w:rsid w:val="00C878AE"/>
    <w:rsid w:val="00C87F1A"/>
    <w:rsid w:val="00C9159F"/>
    <w:rsid w:val="00C91E52"/>
    <w:rsid w:val="00C94C04"/>
    <w:rsid w:val="00C966B8"/>
    <w:rsid w:val="00C976B2"/>
    <w:rsid w:val="00CA16DB"/>
    <w:rsid w:val="00CA2D6C"/>
    <w:rsid w:val="00CA3EF8"/>
    <w:rsid w:val="00CA5966"/>
    <w:rsid w:val="00CA62AD"/>
    <w:rsid w:val="00CA75EE"/>
    <w:rsid w:val="00CB318A"/>
    <w:rsid w:val="00CB4FC7"/>
    <w:rsid w:val="00CB609D"/>
    <w:rsid w:val="00CB64D5"/>
    <w:rsid w:val="00CB6EE1"/>
    <w:rsid w:val="00CB7230"/>
    <w:rsid w:val="00CB7496"/>
    <w:rsid w:val="00CB7C72"/>
    <w:rsid w:val="00CB7E7B"/>
    <w:rsid w:val="00CC0CB1"/>
    <w:rsid w:val="00CC701D"/>
    <w:rsid w:val="00CD1390"/>
    <w:rsid w:val="00CD15B0"/>
    <w:rsid w:val="00CD1872"/>
    <w:rsid w:val="00CD2007"/>
    <w:rsid w:val="00CD3F9D"/>
    <w:rsid w:val="00CD4538"/>
    <w:rsid w:val="00CE0208"/>
    <w:rsid w:val="00CE0A1A"/>
    <w:rsid w:val="00CE615A"/>
    <w:rsid w:val="00CE6D5C"/>
    <w:rsid w:val="00CE79A8"/>
    <w:rsid w:val="00CF08FB"/>
    <w:rsid w:val="00CF0A4E"/>
    <w:rsid w:val="00CF2C80"/>
    <w:rsid w:val="00CF67C9"/>
    <w:rsid w:val="00CF7AB8"/>
    <w:rsid w:val="00CF7F76"/>
    <w:rsid w:val="00D014FA"/>
    <w:rsid w:val="00D021E8"/>
    <w:rsid w:val="00D0365F"/>
    <w:rsid w:val="00D04DCF"/>
    <w:rsid w:val="00D0635D"/>
    <w:rsid w:val="00D0705E"/>
    <w:rsid w:val="00D0728F"/>
    <w:rsid w:val="00D07AE0"/>
    <w:rsid w:val="00D1253A"/>
    <w:rsid w:val="00D1276D"/>
    <w:rsid w:val="00D1337E"/>
    <w:rsid w:val="00D13B02"/>
    <w:rsid w:val="00D1490A"/>
    <w:rsid w:val="00D15EED"/>
    <w:rsid w:val="00D16530"/>
    <w:rsid w:val="00D166D2"/>
    <w:rsid w:val="00D20610"/>
    <w:rsid w:val="00D21207"/>
    <w:rsid w:val="00D21D00"/>
    <w:rsid w:val="00D22AC6"/>
    <w:rsid w:val="00D2507D"/>
    <w:rsid w:val="00D2622A"/>
    <w:rsid w:val="00D27E20"/>
    <w:rsid w:val="00D3144F"/>
    <w:rsid w:val="00D333E8"/>
    <w:rsid w:val="00D345FE"/>
    <w:rsid w:val="00D34674"/>
    <w:rsid w:val="00D35023"/>
    <w:rsid w:val="00D35C39"/>
    <w:rsid w:val="00D404C2"/>
    <w:rsid w:val="00D40576"/>
    <w:rsid w:val="00D4463E"/>
    <w:rsid w:val="00D4524F"/>
    <w:rsid w:val="00D4544C"/>
    <w:rsid w:val="00D52A6C"/>
    <w:rsid w:val="00D52AF6"/>
    <w:rsid w:val="00D52D79"/>
    <w:rsid w:val="00D533A0"/>
    <w:rsid w:val="00D55B91"/>
    <w:rsid w:val="00D56901"/>
    <w:rsid w:val="00D5709C"/>
    <w:rsid w:val="00D57CE3"/>
    <w:rsid w:val="00D57EC4"/>
    <w:rsid w:val="00D605A2"/>
    <w:rsid w:val="00D60728"/>
    <w:rsid w:val="00D617BD"/>
    <w:rsid w:val="00D63662"/>
    <w:rsid w:val="00D6382C"/>
    <w:rsid w:val="00D64381"/>
    <w:rsid w:val="00D64D9E"/>
    <w:rsid w:val="00D65FED"/>
    <w:rsid w:val="00D66B74"/>
    <w:rsid w:val="00D66D12"/>
    <w:rsid w:val="00D66D8E"/>
    <w:rsid w:val="00D66E50"/>
    <w:rsid w:val="00D67A84"/>
    <w:rsid w:val="00D67E7B"/>
    <w:rsid w:val="00D71495"/>
    <w:rsid w:val="00D719BC"/>
    <w:rsid w:val="00D71F98"/>
    <w:rsid w:val="00D73256"/>
    <w:rsid w:val="00D7354F"/>
    <w:rsid w:val="00D75486"/>
    <w:rsid w:val="00D7646F"/>
    <w:rsid w:val="00D775DB"/>
    <w:rsid w:val="00D77D34"/>
    <w:rsid w:val="00D803BA"/>
    <w:rsid w:val="00D82D1B"/>
    <w:rsid w:val="00D83CB5"/>
    <w:rsid w:val="00D85E4B"/>
    <w:rsid w:val="00D8699D"/>
    <w:rsid w:val="00D86A38"/>
    <w:rsid w:val="00D86D86"/>
    <w:rsid w:val="00D876C1"/>
    <w:rsid w:val="00D87AEA"/>
    <w:rsid w:val="00D90319"/>
    <w:rsid w:val="00D910CD"/>
    <w:rsid w:val="00D92999"/>
    <w:rsid w:val="00D93730"/>
    <w:rsid w:val="00D94CA8"/>
    <w:rsid w:val="00D95FCB"/>
    <w:rsid w:val="00D96FE0"/>
    <w:rsid w:val="00D9734B"/>
    <w:rsid w:val="00DA0315"/>
    <w:rsid w:val="00DA0394"/>
    <w:rsid w:val="00DA1063"/>
    <w:rsid w:val="00DA106E"/>
    <w:rsid w:val="00DA1C2C"/>
    <w:rsid w:val="00DA3B90"/>
    <w:rsid w:val="00DA474D"/>
    <w:rsid w:val="00DA4E95"/>
    <w:rsid w:val="00DA5AE3"/>
    <w:rsid w:val="00DA5FFF"/>
    <w:rsid w:val="00DA6282"/>
    <w:rsid w:val="00DB1332"/>
    <w:rsid w:val="00DB4BF4"/>
    <w:rsid w:val="00DB789E"/>
    <w:rsid w:val="00DC0F44"/>
    <w:rsid w:val="00DC1060"/>
    <w:rsid w:val="00DC22E9"/>
    <w:rsid w:val="00DC33A5"/>
    <w:rsid w:val="00DC33FE"/>
    <w:rsid w:val="00DC35D8"/>
    <w:rsid w:val="00DC3721"/>
    <w:rsid w:val="00DC4187"/>
    <w:rsid w:val="00DC45CA"/>
    <w:rsid w:val="00DC56C9"/>
    <w:rsid w:val="00DC73E7"/>
    <w:rsid w:val="00DC7B02"/>
    <w:rsid w:val="00DD2938"/>
    <w:rsid w:val="00DD31B6"/>
    <w:rsid w:val="00DD33C5"/>
    <w:rsid w:val="00DD36D5"/>
    <w:rsid w:val="00DD54AB"/>
    <w:rsid w:val="00DD70C5"/>
    <w:rsid w:val="00DD7E6B"/>
    <w:rsid w:val="00DE05C2"/>
    <w:rsid w:val="00DE0CC8"/>
    <w:rsid w:val="00DE1AFA"/>
    <w:rsid w:val="00DE25A8"/>
    <w:rsid w:val="00DE25C8"/>
    <w:rsid w:val="00DE32B4"/>
    <w:rsid w:val="00DE5A12"/>
    <w:rsid w:val="00DE5E7E"/>
    <w:rsid w:val="00DE75E6"/>
    <w:rsid w:val="00DF0003"/>
    <w:rsid w:val="00DF029A"/>
    <w:rsid w:val="00DF06C3"/>
    <w:rsid w:val="00DF224A"/>
    <w:rsid w:val="00DF2BD7"/>
    <w:rsid w:val="00DF2E29"/>
    <w:rsid w:val="00DF59B6"/>
    <w:rsid w:val="00DF5EBA"/>
    <w:rsid w:val="00DF6E2F"/>
    <w:rsid w:val="00E00E9D"/>
    <w:rsid w:val="00E03E21"/>
    <w:rsid w:val="00E04C4A"/>
    <w:rsid w:val="00E06033"/>
    <w:rsid w:val="00E078FB"/>
    <w:rsid w:val="00E109EA"/>
    <w:rsid w:val="00E10D5D"/>
    <w:rsid w:val="00E113E0"/>
    <w:rsid w:val="00E1199E"/>
    <w:rsid w:val="00E1526C"/>
    <w:rsid w:val="00E152C4"/>
    <w:rsid w:val="00E152E3"/>
    <w:rsid w:val="00E1587C"/>
    <w:rsid w:val="00E16AAB"/>
    <w:rsid w:val="00E177CB"/>
    <w:rsid w:val="00E208DD"/>
    <w:rsid w:val="00E22857"/>
    <w:rsid w:val="00E230DE"/>
    <w:rsid w:val="00E2363E"/>
    <w:rsid w:val="00E238E8"/>
    <w:rsid w:val="00E247C6"/>
    <w:rsid w:val="00E25226"/>
    <w:rsid w:val="00E2685B"/>
    <w:rsid w:val="00E26EE9"/>
    <w:rsid w:val="00E27FAD"/>
    <w:rsid w:val="00E31748"/>
    <w:rsid w:val="00E322E2"/>
    <w:rsid w:val="00E3392B"/>
    <w:rsid w:val="00E33C63"/>
    <w:rsid w:val="00E33C84"/>
    <w:rsid w:val="00E33D6A"/>
    <w:rsid w:val="00E33D85"/>
    <w:rsid w:val="00E34467"/>
    <w:rsid w:val="00E34AA1"/>
    <w:rsid w:val="00E35E20"/>
    <w:rsid w:val="00E3679C"/>
    <w:rsid w:val="00E36EB6"/>
    <w:rsid w:val="00E371A1"/>
    <w:rsid w:val="00E3765E"/>
    <w:rsid w:val="00E41D65"/>
    <w:rsid w:val="00E426B2"/>
    <w:rsid w:val="00E42EF2"/>
    <w:rsid w:val="00E43BF6"/>
    <w:rsid w:val="00E442D0"/>
    <w:rsid w:val="00E44498"/>
    <w:rsid w:val="00E44962"/>
    <w:rsid w:val="00E44E13"/>
    <w:rsid w:val="00E45384"/>
    <w:rsid w:val="00E50636"/>
    <w:rsid w:val="00E50A56"/>
    <w:rsid w:val="00E51728"/>
    <w:rsid w:val="00E51E9F"/>
    <w:rsid w:val="00E53656"/>
    <w:rsid w:val="00E551C0"/>
    <w:rsid w:val="00E5523A"/>
    <w:rsid w:val="00E5627B"/>
    <w:rsid w:val="00E56EBD"/>
    <w:rsid w:val="00E6019F"/>
    <w:rsid w:val="00E62C48"/>
    <w:rsid w:val="00E6320A"/>
    <w:rsid w:val="00E63CDB"/>
    <w:rsid w:val="00E64AB7"/>
    <w:rsid w:val="00E66B45"/>
    <w:rsid w:val="00E71696"/>
    <w:rsid w:val="00E73656"/>
    <w:rsid w:val="00E74474"/>
    <w:rsid w:val="00E75E57"/>
    <w:rsid w:val="00E76501"/>
    <w:rsid w:val="00E77112"/>
    <w:rsid w:val="00E805A4"/>
    <w:rsid w:val="00E80DA8"/>
    <w:rsid w:val="00E80E45"/>
    <w:rsid w:val="00E81994"/>
    <w:rsid w:val="00E821AD"/>
    <w:rsid w:val="00E82838"/>
    <w:rsid w:val="00E82BFA"/>
    <w:rsid w:val="00E8332C"/>
    <w:rsid w:val="00E83AEF"/>
    <w:rsid w:val="00E8449A"/>
    <w:rsid w:val="00E849B7"/>
    <w:rsid w:val="00E85A35"/>
    <w:rsid w:val="00E85D2E"/>
    <w:rsid w:val="00E9011C"/>
    <w:rsid w:val="00E90323"/>
    <w:rsid w:val="00E90718"/>
    <w:rsid w:val="00E91935"/>
    <w:rsid w:val="00E91D95"/>
    <w:rsid w:val="00E93326"/>
    <w:rsid w:val="00E95DD0"/>
    <w:rsid w:val="00E96166"/>
    <w:rsid w:val="00E96F7D"/>
    <w:rsid w:val="00E9730C"/>
    <w:rsid w:val="00EA0172"/>
    <w:rsid w:val="00EA0CA2"/>
    <w:rsid w:val="00EA5A1C"/>
    <w:rsid w:val="00EA5BA1"/>
    <w:rsid w:val="00EA6859"/>
    <w:rsid w:val="00EB0426"/>
    <w:rsid w:val="00EB1F97"/>
    <w:rsid w:val="00EB2A62"/>
    <w:rsid w:val="00EB3940"/>
    <w:rsid w:val="00EB3A58"/>
    <w:rsid w:val="00EB4CD3"/>
    <w:rsid w:val="00EB68D1"/>
    <w:rsid w:val="00EC1001"/>
    <w:rsid w:val="00EC10D5"/>
    <w:rsid w:val="00EC11EF"/>
    <w:rsid w:val="00EC23C7"/>
    <w:rsid w:val="00EC2C09"/>
    <w:rsid w:val="00EC2F41"/>
    <w:rsid w:val="00EC33E7"/>
    <w:rsid w:val="00EC4ED3"/>
    <w:rsid w:val="00EC7604"/>
    <w:rsid w:val="00EC7816"/>
    <w:rsid w:val="00ED74AA"/>
    <w:rsid w:val="00ED7726"/>
    <w:rsid w:val="00EE00A2"/>
    <w:rsid w:val="00EE0A3C"/>
    <w:rsid w:val="00EE1AFF"/>
    <w:rsid w:val="00EE1F8F"/>
    <w:rsid w:val="00EE5635"/>
    <w:rsid w:val="00EF1D1A"/>
    <w:rsid w:val="00EF2BF0"/>
    <w:rsid w:val="00EF3F5F"/>
    <w:rsid w:val="00EF4794"/>
    <w:rsid w:val="00EF487D"/>
    <w:rsid w:val="00EF6A0C"/>
    <w:rsid w:val="00F013F1"/>
    <w:rsid w:val="00F027D5"/>
    <w:rsid w:val="00F0652A"/>
    <w:rsid w:val="00F0692A"/>
    <w:rsid w:val="00F071E2"/>
    <w:rsid w:val="00F10837"/>
    <w:rsid w:val="00F12DDE"/>
    <w:rsid w:val="00F1473B"/>
    <w:rsid w:val="00F210DF"/>
    <w:rsid w:val="00F22A14"/>
    <w:rsid w:val="00F2369C"/>
    <w:rsid w:val="00F243A1"/>
    <w:rsid w:val="00F248AB"/>
    <w:rsid w:val="00F253C1"/>
    <w:rsid w:val="00F25938"/>
    <w:rsid w:val="00F26738"/>
    <w:rsid w:val="00F30D86"/>
    <w:rsid w:val="00F315EC"/>
    <w:rsid w:val="00F3177D"/>
    <w:rsid w:val="00F34128"/>
    <w:rsid w:val="00F35A8C"/>
    <w:rsid w:val="00F36CB1"/>
    <w:rsid w:val="00F3798B"/>
    <w:rsid w:val="00F416F9"/>
    <w:rsid w:val="00F42E42"/>
    <w:rsid w:val="00F440EE"/>
    <w:rsid w:val="00F46746"/>
    <w:rsid w:val="00F47C6F"/>
    <w:rsid w:val="00F50627"/>
    <w:rsid w:val="00F51738"/>
    <w:rsid w:val="00F5208F"/>
    <w:rsid w:val="00F52365"/>
    <w:rsid w:val="00F53030"/>
    <w:rsid w:val="00F54732"/>
    <w:rsid w:val="00F55445"/>
    <w:rsid w:val="00F554FF"/>
    <w:rsid w:val="00F556D4"/>
    <w:rsid w:val="00F56425"/>
    <w:rsid w:val="00F56B7B"/>
    <w:rsid w:val="00F56F56"/>
    <w:rsid w:val="00F620D7"/>
    <w:rsid w:val="00F62CAD"/>
    <w:rsid w:val="00F67DA4"/>
    <w:rsid w:val="00F67FA2"/>
    <w:rsid w:val="00F72A64"/>
    <w:rsid w:val="00F73D09"/>
    <w:rsid w:val="00F7410B"/>
    <w:rsid w:val="00F745CF"/>
    <w:rsid w:val="00F76898"/>
    <w:rsid w:val="00F77324"/>
    <w:rsid w:val="00F77341"/>
    <w:rsid w:val="00F77563"/>
    <w:rsid w:val="00F77B7B"/>
    <w:rsid w:val="00F77BB7"/>
    <w:rsid w:val="00F80C5C"/>
    <w:rsid w:val="00F81600"/>
    <w:rsid w:val="00F81C48"/>
    <w:rsid w:val="00F81D9F"/>
    <w:rsid w:val="00F820BC"/>
    <w:rsid w:val="00F82767"/>
    <w:rsid w:val="00F82ABD"/>
    <w:rsid w:val="00F8455D"/>
    <w:rsid w:val="00F84F47"/>
    <w:rsid w:val="00F85A7B"/>
    <w:rsid w:val="00F85F6E"/>
    <w:rsid w:val="00F87A81"/>
    <w:rsid w:val="00F87B58"/>
    <w:rsid w:val="00F94751"/>
    <w:rsid w:val="00F9732E"/>
    <w:rsid w:val="00F979E6"/>
    <w:rsid w:val="00FA05F3"/>
    <w:rsid w:val="00FA2CC7"/>
    <w:rsid w:val="00FA2D65"/>
    <w:rsid w:val="00FA4444"/>
    <w:rsid w:val="00FB0335"/>
    <w:rsid w:val="00FB19F7"/>
    <w:rsid w:val="00FB2833"/>
    <w:rsid w:val="00FB78C9"/>
    <w:rsid w:val="00FB78EE"/>
    <w:rsid w:val="00FC0E88"/>
    <w:rsid w:val="00FC0F32"/>
    <w:rsid w:val="00FC19DA"/>
    <w:rsid w:val="00FC2334"/>
    <w:rsid w:val="00FC2FE2"/>
    <w:rsid w:val="00FC3F55"/>
    <w:rsid w:val="00FC441C"/>
    <w:rsid w:val="00FC5EAF"/>
    <w:rsid w:val="00FC657B"/>
    <w:rsid w:val="00FC6A76"/>
    <w:rsid w:val="00FC7843"/>
    <w:rsid w:val="00FD1488"/>
    <w:rsid w:val="00FD2C5E"/>
    <w:rsid w:val="00FD389B"/>
    <w:rsid w:val="00FD43A7"/>
    <w:rsid w:val="00FD4444"/>
    <w:rsid w:val="00FD44A6"/>
    <w:rsid w:val="00FD4683"/>
    <w:rsid w:val="00FD4E97"/>
    <w:rsid w:val="00FD5883"/>
    <w:rsid w:val="00FD627F"/>
    <w:rsid w:val="00FD7E69"/>
    <w:rsid w:val="00FE13B3"/>
    <w:rsid w:val="00FE2D56"/>
    <w:rsid w:val="00FE429C"/>
    <w:rsid w:val="00FE4A7E"/>
    <w:rsid w:val="00FE5274"/>
    <w:rsid w:val="00FE5BC8"/>
    <w:rsid w:val="00FE674F"/>
    <w:rsid w:val="00FF12CF"/>
    <w:rsid w:val="00FF217D"/>
    <w:rsid w:val="00FF231B"/>
    <w:rsid w:val="00FF4D6A"/>
    <w:rsid w:val="00FF4E33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53766EB"/>
  <w15:docId w15:val="{94D8DDB4-D897-4EF0-9557-EB2FFFA241A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in Text" w:uiPriority="99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760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94182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41821"/>
  </w:style>
  <w:style w:type="paragraph" w:styleId="Zaglavlje">
    <w:name w:val="header"/>
    <w:basedOn w:val="Normal"/>
    <w:rsid w:val="00717E05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1313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rsid w:val="003227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227A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D0AA2"/>
    <w:pPr>
      <w:ind w:left="720"/>
      <w:contextualSpacing/>
    </w:pPr>
  </w:style>
  <w:style w:type="paragraph" w:styleId="Bezproreda">
    <w:name w:val="No Spacing"/>
    <w:uiPriority w:val="1"/>
    <w:qFormat/>
    <w:rsid w:val="003918C5"/>
    <w:rPr>
      <w:sz w:val="24"/>
      <w:szCs w:val="24"/>
    </w:rPr>
  </w:style>
  <w:style w:type="paragraph" w:styleId="Obinitekst">
    <w:name w:val="Plain Text"/>
    <w:basedOn w:val="Normal"/>
    <w:link w:val="ObinitekstChar"/>
    <w:uiPriority w:val="99"/>
    <w:unhideWhenUsed/>
    <w:rsid w:val="005D57B1"/>
    <w:rPr>
      <w:rFonts w:ascii="Calibri" w:hAnsi="Calibri" w:eastAsiaTheme="minorHAnsi" w:cstheme="minorBid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5D57B1"/>
    <w:rPr>
      <w:rFonts w:ascii="Calibri" w:hAnsi="Calibri" w:eastAsiaTheme="minorHAnsi" w:cstheme="minorBidi"/>
      <w:sz w:val="22"/>
      <w:szCs w:val="21"/>
      <w:lang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6B28DD"/>
  </w:style>
  <w:style w:type="character" w:styleId="Tekstrezerviranogmjesta">
    <w:name w:val="Placeholder Text"/>
    <w:basedOn w:val="Zadanifontodlomka"/>
    <w:uiPriority w:val="99"/>
    <w:semiHidden/>
    <w:rsid w:val="009F71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713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7138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7138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7138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93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29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67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5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3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04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178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0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8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5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6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77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52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0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20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6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1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4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0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2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64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26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3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5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6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17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51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38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60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0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81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7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0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059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26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7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5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26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7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9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6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915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4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83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66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15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2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6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3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67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0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4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227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3053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260676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84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8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78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601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468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73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60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86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9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57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87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528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371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910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25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53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73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43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240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546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51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931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789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136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106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145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00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651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74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829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1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307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13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97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52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53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3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52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49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501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009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13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830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201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85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697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7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28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508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705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49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282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879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7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157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38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118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3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897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403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17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16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1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25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6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37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95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92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387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308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77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288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5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305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026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45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681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70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67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13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601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060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44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77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32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2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05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871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379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9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15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70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5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533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439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13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600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94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14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771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551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8718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64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2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1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8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837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963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615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3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32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0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2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67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4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966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131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97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86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781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370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25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992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78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741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13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74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729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703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969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9732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88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51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1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460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62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669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0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97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0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444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505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58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954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01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13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255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492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95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60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391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85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9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835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65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04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268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27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6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310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018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0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21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26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18968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8562926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469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057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45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2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72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268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842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043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6621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556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023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09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2298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47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4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686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9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13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127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8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009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56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825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5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61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12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4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2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63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5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935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26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888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93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0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84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80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998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8911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27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180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153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1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7631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38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03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813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00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051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06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34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072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2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243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088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449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9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8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66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04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324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44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26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551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824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9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2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187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26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83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80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744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21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800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915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352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84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2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439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3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48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150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06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238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330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83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250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195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075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55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256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38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77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23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934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9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4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114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7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8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633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061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608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53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0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874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5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34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23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0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44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23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46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312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079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58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9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608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799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0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89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631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9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367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095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03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98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151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92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3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241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09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6401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40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368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1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100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760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02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872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47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3174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184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50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16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136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203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28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4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15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543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10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5233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96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824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7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0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70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049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28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6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19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407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95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766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21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10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36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071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35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88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047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6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02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71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8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744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354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18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185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4649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167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8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291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717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7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571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072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9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146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34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02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6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26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0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54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781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1944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5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988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120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382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963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7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210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53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001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053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254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280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468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736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600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935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2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49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437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1482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101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0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77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549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91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3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2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38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6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81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953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10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573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078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853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32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441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70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954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7921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0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284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481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4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3044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78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25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94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399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21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0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961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465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660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592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42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62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93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41178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250337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30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076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6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travnja 2026.</izvorni_sadrzaj>
    <derivirana_varijabla naziv="DomainObject.PlaniraniZavrsetakDatum_1">28. travnja 2026.</derivirana_varijabla>
  </DomainObject.PlaniraniZavrsetakDatum>
  <DomainObject.PlaniraniPocetakDatum>
    <izvorni_sadrzaj>28. travnja 2026.</izvorni_sadrzaj>
    <derivirana_varijabla naziv="DomainObject.PlaniraniPocetakDatum_1">28.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2026.</izvorni_sadrzaj>
    <derivirana_varijabla naziv="DomainObject.Zapisnik.DatumKreiranja_1">28.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St-525/2025-24</izvorni_sadrzaj>
    <derivirana_varijabla naziv="DomainObject.Zapisnik.Oznaka_1">St-525/2025-24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2025.</izvorni_sadrzaj>
    <derivirana_varijabla naziv="DomainObject.Predmet.DatumOsnivanja_1">19.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St-525/2025</izvorni_sadrzaj>
    <derivirana_varijabla naziv="DomainObject.Predmet.OznakaBroj_1">St-525/2025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FRACASSO RI d.o.o.  Rijeka zastupanog po punomoćniku Pavao Mrkonjić</izvorni_sadrzaj>
    <derivirana_varijabla naziv="DomainObject.Predmet.StrankaFormated_1">  FRACASSO RI d.o.o.  Rijeka zastupanog po punomoćniku Pavao Mrkonjić</derivirana_varijabla>
  </DomainObject.Predmet.StrankaFormated>
  <DomainObject.Predmet.StrankaFormatedOIB>
    <izvorni_sadrzaj>  FRACASSO RI d.o.o.  Rijeka, OIB 02744205849 zastupanog po punomoćniku Pavao Mrkonjić</izvorni_sadrzaj>
    <derivirana_varijabla naziv="DomainObject.Predmet.StrankaFormatedOIB_1">  FRACASSO RI d.o.o.  Rijeka, OIB 02744205849 zastupanog po punomoćniku Pavao Mrkonjić</derivirana_varijabla>
  </DomainObject.Predmet.StrankaFormatedOIB>
  <DomainObject.Predmet.StrankaFormatedWithAdress>
    <izvorni_sadrzaj> FRACASSO RI d.o.o.  Rijeka, Slaviše Vajnera Čiče 4, 51000 Rijeka zastupanog po punomoćniku Pavao Mrkonjić</izvorni_sadrzaj>
    <derivirana_varijabla naziv="DomainObject.Predmet.StrankaFormatedWithAdress_1"> FRACASSO RI d.o.o.  Rijeka, Slaviše Vajnera Čiče 4, 51000 Rijeka zastupanog po punomoćniku Pavao Mrkonjić</derivirana_varijabla>
  </DomainObject.Predmet.StrankaFormatedWithAdress>
  <DomainObject.Predmet.StrankaFormatedWithAdressOIB>
    <izvorni_sadrzaj> FRACASSO RI d.o.o.  Rijeka, OIB 02744205849, Slaviše Vajnera Čiče 4, 51000 Rijeka zastupanog po punomoćniku Pavao Mrkonjić</izvorni_sadrzaj>
    <derivirana_varijabla naziv="DomainObject.Predmet.StrankaFormatedWithAdressOIB_1"> FRACASSO RI d.o.o.  Rijeka, OIB 02744205849, Slaviše Vajnera Čiče 4, 51000 Rijeka zastupanog po punomoćniku Pavao Mrkonjić</derivirana_varijabla>
  </DomainObject.Predmet.StrankaFormatedWithAdressOIB>
  <DomainObject.Predmet.StrankaWithAdress>
    <izvorni_sadrzaj>FRACASSO RI d.o.o.  Rijeka Slaviše Vajnera Čiče 4,51000 Rijeka</izvorni_sadrzaj>
    <derivirana_varijabla naziv="DomainObject.Predmet.StrankaWithAdress_1">FRACASSO RI d.o.o.  Rijeka Slaviše Vajnera Čiče 4,51000 Rijeka</derivirana_varijabla>
  </DomainObject.Predmet.StrankaWithAdress>
  <DomainObject.Predmet.StrankaWithAdressOIB>
    <izvorni_sadrzaj>FRACASSO RI d.o.o.  Rijeka, OIB 02744205849, Slaviše Vajnera Čiče 4,51000 Rijeka</izvorni_sadrzaj>
    <derivirana_varijabla naziv="DomainObject.Predmet.StrankaWithAdressOIB_1">FRACASSO RI d.o.o.  Rijeka, OIB 02744205849, Slaviše Vajnera Čiče 4,51000 Rijeka</derivirana_varijabla>
  </DomainObject.Predmet.StrankaWithAdressOIB>
  <DomainObject.Predmet.StrankaNazivFormated>
    <izvorni_sadrzaj>FRACASSO RI d.o.o.  Rijeka</izvorni_sadrzaj>
    <derivirana_varijabla naziv="DomainObject.Predmet.StrankaNazivFormated_1">FRACASSO RI d.o.o.  Rijeka</derivirana_varijabla>
  </DomainObject.Predmet.StrankaNazivFormated>
  <DomainObject.Predmet.StrankaNazivFormatedOIB>
    <izvorni_sadrzaj>FRACASSO RI d.o.o.  Rijeka, OIB 02744205849</izvorni_sadrzaj>
    <derivirana_varijabla naziv="DomainObject.Predmet.StrankaNazivFormatedOIB_1">FRACASSO RI d.o.o.  Rijeka, OIB 02744205849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FRACASSO RI d.o.o.  Rijeka zastupanog po punomoćniku Pavao Mrkonjić</item>
    </izvorni_sadrzaj>
    <derivirana_varijabla naziv="DomainObject.Predmet.StrankaListFormated_1">
      <item>FRACASSO RI d.o.o.  Rijeka zastupanog po punomoćniku Pavao Mrkonjić</item>
    </derivirana_varijabla>
  </DomainObject.Predmet.StrankaListFormated>
  <DomainObject.Predmet.StrankaListFormatedOIB>
    <izvorni_sadrzaj>
      <item>FRACASSO RI d.o.o.  Rijeka, OIB 02744205849 zastupanog po punomoćniku Pavao Mrkonjić</item>
    </izvorni_sadrzaj>
    <derivirana_varijabla naziv="DomainObject.Predmet.StrankaListFormatedOIB_1">
      <item>FRACASSO RI d.o.o.  Rijeka, OIB 02744205849 zastupanog po punomoćniku Pavao Mrkonjić</item>
    </derivirana_varijabla>
  </DomainObject.Predmet.StrankaListFormatedOIB>
  <DomainObject.Predmet.StrankaListFormatedWithAdress>
    <izvorni_sadrzaj>
      <item>FRACASSO RI d.o.o.  Rijeka, Slaviše Vajnera Čiče 4, 51000 Rijeka zastupanog po punomoćniku Pavao Mrkonjić</item>
    </izvorni_sadrzaj>
    <derivirana_varijabla naziv="DomainObject.Predmet.StrankaListFormatedWithAdress_1">
      <item>FRACASSO RI d.o.o.  Rijeka, Slaviše Vajnera Čiče 4, 51000 Rijeka zastupanog po punomoćniku Pavao Mrkonjić</item>
    </derivirana_varijabla>
  </DomainObject.Predmet.StrankaListFormatedWithAdress>
  <DomainObject.Predmet.StrankaListFormatedWithAdressOIB>
    <izvorni_sadrzaj>
      <item>FRACASSO RI d.o.o.  Rijeka, OIB 02744205849, Slaviše Vajnera Čiče 4, 51000 Rijeka zastupanog po punomoćniku Pavao Mrkonjić</item>
    </izvorni_sadrzaj>
    <derivirana_varijabla naziv="DomainObject.Predmet.StrankaListFormatedWithAdressOIB_1">
      <item>FRACASSO RI d.o.o.  Rijeka, OIB 02744205849, Slaviše Vajnera Čiče 4, 51000 Rijeka zastupanog po punomoćniku Pavao Mrkonjić</item>
    </derivirana_varijabla>
  </DomainObject.Predmet.StrankaListFormatedWithAdressOIB>
  <DomainObject.Predmet.StrankaListNazivFormated>
    <izvorni_sadrzaj>
      <item>FRACASSO RI d.o.o.  Rijeka</item>
    </izvorni_sadrzaj>
    <derivirana_varijabla naziv="DomainObject.Predmet.StrankaListNazivFormated_1">
      <item>FRACASSO RI d.o.o.  Rijeka</item>
    </derivirana_varijabla>
  </DomainObject.Predmet.StrankaListNazivFormated>
  <DomainObject.Predmet.StrankaListNazivFormatedOIB>
    <izvorni_sadrzaj>
      <item>FRACASSO RI d.o.o.  Rijeka, OIB 02744205849</item>
    </izvorni_sadrzaj>
    <derivirana_varijabla naziv="DomainObject.Predmet.StrankaListNazivFormatedOIB_1">
      <item>FRACASSO RI d.o.o.  Rijeka, OIB 02744205849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 punomoćnik sudionika u postupku FRACASSO RI d.o.o.  Rijeka</item>
    </izvorni_sadrzaj>
    <derivirana_varijabla naziv="DomainObject.Predmet.OstaliListFormated_1">
      <item>Pavao Mrkonjić punomoćnik sudionika u postupku FRACASSO RI d.o.o.  Rijeka</item>
    </derivirana_varijabla>
  </DomainObject.Predmet.OstaliListFormated>
  <DomainObject.Predmet.OstaliListFormatedOIB>
    <izvorni_sadrzaj>
      <item>Pavao Mrkonjić, OIB 50443048410 punomoćnik sudionika u postupku FRACASSO RI d.o.o.  Rijeka</item>
    </izvorni_sadrzaj>
    <derivirana_varijabla naziv="DomainObject.Predmet.OstaliListFormatedOIB_1">
      <item>Pavao Mrkonjić, OIB 50443048410 punomoćnik sudionika u postupku FRACASSO RI d.o.o.  Rijeka</item>
    </derivirana_varijabla>
  </DomainObject.Predmet.OstaliListFormatedOIB>
  <DomainObject.Predmet.OstaliListFormatedWithAdress>
    <izvorni_sadrzaj>
      <item>Pavao Mrkonjić, Ante Topić Mimare 24, 10000 Zagreb punomoćnik sudionika u postupku FRACASSO RI d.o.o.  Rijeka</item>
    </izvorni_sadrzaj>
    <derivirana_varijabla naziv="DomainObject.Predmet.OstaliListFormatedWithAdress_1">
      <item>Pavao Mrkonjić, Ante Topić Mimare 24, 10000 Zagreb punomoćnik sudionika u postupku FRACASSO RI d.o.o.  Rijeka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FRACASSO RI d.o.o.  Rijeka</item>
    </izvorni_sadrzaj>
    <derivirana_varijabla naziv="DomainObject.Predmet.OstaliListFormatedWithAdressOIB_1">
      <item>Pavao Mrkonjić, OIB 50443048410, Ante Topić Mimare 24, 10000 Zagreb punomoćnik sudionika u postupku FRACASSO RI d.o.o.  Rijeka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2026.</izvorni_sadrzaj>
    <derivirana_varijabla naziv="DomainObject.Datum_1">28. travnja 2026.</derivirana_varijabla>
  </DomainObject.Datum>
  <DomainObject.PoslovniBrojDokumenta>
    <izvorni_sadrzaj>St-525/2025-24</izvorni_sadrzaj>
    <derivirana_varijabla naziv="DomainObject.PoslovniBrojDokumenta_1">St-525/2025-24</derivirana_varijabla>
  </DomainObject.PoslovniBrojDokumenta>
  <DomainObject.Predmet.StrankaIDrugi>
    <izvorni_sadrzaj>FRACASSO RI d.o.o.  Rijeka</izvorni_sadrzaj>
    <derivirana_varijabla naziv="DomainObject.Predmet.StrankaIDrugi_1">FRACASSO RI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FRACASSO RI d.o.o.  Rijeka, OIB 02744205849, Slaviše Vajnera Čiče 4, 51000 Rijeka</izvorni_sadrzaj>
    <derivirana_varijabla naziv="DomainObject.Predmet.StrankaIDrugiAdressOIB_1">FRACASSO RI d.o.o.  Rijeka, OIB 02744205849, Slaviše Vajnera Čiče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FRACASSO RI d.o.o.  Rijeka</item>
      <item>Pavao Mrkonjić</item>
    </izvorni_sadrzaj>
    <derivirana_varijabla naziv="DomainObject.Predmet.SudioniciListNaziv_1">
      <item>FRACASSO RI d.o.o.  Rijeka</item>
      <item>Pavao Mrkonjić</item>
    </derivirana_varijabla>
  </DomainObject.Predmet.SudioniciListNaziv>
  <DomainObject.Predmet.SudioniciListAdressOIB>
    <izvorni_sadrzaj>
      <item>FRACASSO RI d.o.o.  Rijeka, OIB 02744205849, Slaviše Vajnera Čiče 4,51000 Rijeka</item>
      <item>Pavao Mrkonjić, OIB 50443048410, Ante Topić Mimare 24,10000 Zagreb</item>
    </izvorni_sadrzaj>
    <derivirana_varijabla naziv="DomainObject.Predmet.SudioniciListAdressOIB_1">
      <item>FRACASSO RI d.o.o.  Rijeka, OIB 02744205849, Slaviše Vajnera Čiče 4,51000 Rijeka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02744205849</item>
      <item>, OIB 50443048410</item>
    </izvorni_sadrzaj>
    <derivirana_varijabla naziv="DomainObject.Predmet.SudioniciListNazivOIB_1">
      <item>, OIB 02744205849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2025.</izvorni_sadrzaj>
    <derivirana_varijabla naziv="DomainObject.Predmet.DatumPocetkaProcesa_1">19.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B57FE-B1DC-4711-A4BC-1ED0664F1FF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6</properties:Pages>
  <properties:Words>1749</properties:Words>
  <properties:Characters>9847</properties:Characters>
  <properties:Lines>291</properties:Lines>
  <properties:Paragraphs>102</properties:Paragraphs>
  <properties:TotalTime>242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11709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2026-04-27T06:02:00Z</dcterms:created>
  <dc:creator>stecaj</dc:creator>
  <cp:lastModifiedBy>Dajana Jurković</cp:lastModifiedBy>
  <cp:lastPrinted>2025-02-28T09:10:00Z</cp:lastPrinted>
  <dcterms:modified xmlns:xsi="http://www.w3.org/2001/XMLSchema-instance" xsi:type="dcterms:W3CDTF">2026-04-28T08:01:00Z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St-525/2025-24 / Zapisnik - Ročište radi ispitivanja tražbina (525,25 ispitivanje tražbina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